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c"/>
        <w:tblW w:w="101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76"/>
        <w:gridCol w:w="8855"/>
      </w:tblGrid>
      <w:tr w:rsidR="00551619" w14:paraId="026D0CE5" w14:textId="77777777">
        <w:tc>
          <w:tcPr>
            <w:tcW w:w="1276" w:type="dxa"/>
          </w:tcPr>
          <w:p w14:paraId="73D0BB5D" w14:textId="77777777" w:rsidR="00551619" w:rsidRDefault="00000000">
            <w:pPr>
              <w:pStyle w:val="affff3"/>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黑体" w:eastAsia="黑体" w:hAnsi="黑体"/>
                <w:sz w:val="21"/>
                <w:szCs w:val="21"/>
              </w:rPr>
              <w:t>ICS</w:t>
            </w:r>
            <w:r>
              <w:rPr>
                <w:rFonts w:ascii="黑体" w:eastAsia="黑体" w:hAnsi="黑体" w:hint="eastAsia"/>
                <w:sz w:val="21"/>
                <w:szCs w:val="21"/>
              </w:rPr>
              <w:t xml:space="preserve"> 35.240</w:t>
            </w:r>
          </w:p>
        </w:tc>
        <w:tc>
          <w:tcPr>
            <w:tcW w:w="8855" w:type="dxa"/>
          </w:tcPr>
          <w:p w14:paraId="29B0E5CF" w14:textId="77777777" w:rsidR="00551619" w:rsidRDefault="00551619">
            <w:pPr>
              <w:pStyle w:val="affff3"/>
              <w:framePr w:wrap="notBeside" w:vAnchor="page" w:hAnchor="page" w:x="1372" w:y="568"/>
              <w:tabs>
                <w:tab w:val="clear" w:pos="4153"/>
                <w:tab w:val="clear" w:pos="8306"/>
              </w:tabs>
              <w:spacing w:line="240" w:lineRule="auto"/>
              <w:jc w:val="both"/>
              <w:rPr>
                <w:rFonts w:ascii="黑体" w:eastAsia="黑体" w:hAnsi="黑体" w:hint="eastAsia"/>
                <w:sz w:val="21"/>
                <w:szCs w:val="21"/>
              </w:rPr>
            </w:pPr>
          </w:p>
        </w:tc>
      </w:tr>
      <w:tr w:rsidR="00551619" w14:paraId="3C8F4A48" w14:textId="77777777">
        <w:tc>
          <w:tcPr>
            <w:tcW w:w="1276" w:type="dxa"/>
          </w:tcPr>
          <w:p w14:paraId="2C9466BD" w14:textId="77777777" w:rsidR="00551619"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t>CCS L</w:t>
            </w:r>
            <w:r>
              <w:rPr>
                <w:rFonts w:ascii="黑体" w:eastAsia="黑体" w:hAnsi="黑体"/>
                <w:sz w:val="21"/>
                <w:szCs w:val="21"/>
              </w:rPr>
              <w:t xml:space="preserve"> </w:t>
            </w:r>
            <w:r>
              <w:rPr>
                <w:rFonts w:ascii="黑体" w:eastAsia="黑体" w:hAnsi="黑体" w:hint="eastAsia"/>
                <w:sz w:val="21"/>
                <w:szCs w:val="21"/>
              </w:rPr>
              <w:t>77</w:t>
            </w:r>
          </w:p>
        </w:tc>
        <w:tc>
          <w:tcPr>
            <w:tcW w:w="8855" w:type="dxa"/>
          </w:tcPr>
          <w:p w14:paraId="54362752" w14:textId="77777777" w:rsidR="00551619" w:rsidRDefault="00551619">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p>
        </w:tc>
      </w:tr>
    </w:tbl>
    <w:tbl>
      <w:tblPr>
        <w:tblStyle w:val="affffc"/>
        <w:tblpPr w:leftFromText="180" w:rightFromText="180" w:vertAnchor="text" w:horzAnchor="margin" w:tblpX="2683" w:tblpY="578"/>
        <w:tblW w:w="6407" w:type="dxa"/>
        <w:tblBorders>
          <w:top w:val="none" w:sz="0" w:space="0" w:color="auto"/>
          <w:left w:val="none" w:sz="0" w:space="0" w:color="auto"/>
          <w:bottom w:val="none" w:sz="0" w:space="0" w:color="auto"/>
          <w:right w:val="none" w:sz="0" w:space="0" w:color="auto"/>
        </w:tblBorders>
        <w:tblLayout w:type="fixed"/>
        <w:tblCellMar>
          <w:right w:w="221" w:type="dxa"/>
        </w:tblCellMar>
        <w:tblLook w:val="04A0" w:firstRow="1" w:lastRow="0" w:firstColumn="1" w:lastColumn="0" w:noHBand="0" w:noVBand="1"/>
      </w:tblPr>
      <w:tblGrid>
        <w:gridCol w:w="6407"/>
      </w:tblGrid>
      <w:tr w:rsidR="00551619" w14:paraId="029128A1" w14:textId="77777777">
        <w:tc>
          <w:tcPr>
            <w:tcW w:w="6407" w:type="dxa"/>
          </w:tcPr>
          <w:p w14:paraId="60218FA9" w14:textId="77777777" w:rsidR="00551619" w:rsidRDefault="00000000">
            <w:pPr>
              <w:pStyle w:val="afffff5"/>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22E1DD16" wp14:editId="4DEB5CD9">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default w:val="32"/>
                    <w:maxLength w:val="8"/>
                  </w:textInput>
                </w:ffData>
              </w:fldChar>
            </w:r>
            <w:bookmarkStart w:id="1" w:name="c1"/>
            <w:r>
              <w:instrText xml:space="preserve"> FORMTEXT </w:instrText>
            </w:r>
            <w:r>
              <w:fldChar w:fldCharType="separate"/>
            </w:r>
            <w:r>
              <w:t>32</w:t>
            </w:r>
            <w:r>
              <w:fldChar w:fldCharType="end"/>
            </w:r>
            <w:bookmarkEnd w:id="1"/>
          </w:p>
        </w:tc>
      </w:tr>
    </w:tbl>
    <w:p w14:paraId="15D060FD" w14:textId="77777777" w:rsidR="00551619" w:rsidRDefault="00000000">
      <w:pPr>
        <w:pStyle w:val="afffff6"/>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江苏省"/>
            </w:textInput>
          </w:ffData>
        </w:fldChar>
      </w:r>
      <w:bookmarkStart w:id="2"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2"/>
      <w:r>
        <w:rPr>
          <w:rFonts w:ascii="黑体" w:eastAsia="黑体" w:hAnsi="黑体" w:hint="eastAsia"/>
          <w:b w:val="0"/>
          <w:bCs w:val="0"/>
          <w:w w:val="100"/>
          <w:sz w:val="48"/>
          <w:szCs w:val="48"/>
        </w:rPr>
        <w:t>地方标准</w:t>
      </w:r>
    </w:p>
    <w:bookmarkEnd w:id="0"/>
    <w:p w14:paraId="76257BBD" w14:textId="77777777" w:rsidR="00551619" w:rsidRDefault="00000000">
      <w:pPr>
        <w:pStyle w:val="affffffffff8"/>
        <w:framePr w:wrap="around"/>
        <w:rPr>
          <w:lang w:val="fr-FR"/>
        </w:rPr>
      </w:pPr>
      <w:r>
        <w:rPr>
          <w:lang w:val="fr-FR"/>
        </w:rPr>
        <w:t>DB</w:t>
      </w:r>
      <w:r>
        <w:fldChar w:fldCharType="begin">
          <w:ffData>
            <w:name w:val="文字1"/>
            <w:enabled/>
            <w:calcOnExit w:val="0"/>
            <w:textInput>
              <w:default w:val="32/T"/>
            </w:textInput>
          </w:ffData>
        </w:fldChar>
      </w:r>
      <w:bookmarkStart w:id="3" w:name="文字1"/>
      <w:r>
        <w:instrText xml:space="preserve"> FORMTEXT </w:instrText>
      </w:r>
      <w:r>
        <w:fldChar w:fldCharType="separate"/>
      </w:r>
      <w:r>
        <w:t>32/T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fldChar w:fldCharType="begin">
          <w:ffData>
            <w:name w:val="NSTD_CODE_B"/>
            <w:enabled/>
            <w:calcOnExit w:val="0"/>
            <w:textInput>
              <w:default w:val="2014"/>
            </w:textInput>
          </w:ffData>
        </w:fldChar>
      </w:r>
      <w:bookmarkStart w:id="5" w:name="NSTD_CODE_B"/>
      <w:r>
        <w:instrText xml:space="preserve"> FORMTEXT </w:instrText>
      </w:r>
      <w:r>
        <w:fldChar w:fldCharType="separate"/>
      </w:r>
      <w:r>
        <w:t>20</w:t>
      </w:r>
      <w:r>
        <w:rPr>
          <w:rFonts w:hint="eastAsia"/>
        </w:rPr>
        <w:t>2</w:t>
      </w:r>
      <w:r>
        <w:t>4</w:t>
      </w:r>
      <w:r>
        <w:fldChar w:fldCharType="end"/>
      </w:r>
      <w:bookmarkEnd w:id="5"/>
    </w:p>
    <w:p w14:paraId="1708EA7D" w14:textId="77777777" w:rsidR="00551619" w:rsidRDefault="00000000">
      <w:pPr>
        <w:pStyle w:val="affffffffff9"/>
        <w:framePr w:wrap="around"/>
        <w:rPr>
          <w:rFonts w:hAnsi="黑体" w:hint="eastAsia"/>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14:paraId="4C187562" w14:textId="77777777" w:rsidR="00551619"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955D216" wp14:editId="4C698D5A">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15BFE60" w14:textId="77777777" w:rsidR="00551619" w:rsidRDefault="00551619">
      <w:pPr>
        <w:pStyle w:val="afffff6"/>
        <w:framePr w:w="9639" w:h="6976" w:hRule="exact" w:hSpace="0" w:vSpace="0" w:wrap="around" w:hAnchor="page" w:y="6408"/>
        <w:jc w:val="center"/>
        <w:rPr>
          <w:rFonts w:ascii="黑体" w:eastAsia="黑体" w:hAnsi="黑体" w:hint="eastAsia"/>
          <w:b w:val="0"/>
          <w:bCs w:val="0"/>
          <w:w w:val="100"/>
        </w:rPr>
      </w:pPr>
    </w:p>
    <w:p w14:paraId="213A978C" w14:textId="77777777" w:rsidR="00551619" w:rsidRDefault="00000000">
      <w:pPr>
        <w:pStyle w:val="affffffffffa"/>
        <w:framePr w:h="6974" w:hRule="exact" w:wrap="around" w:x="1419" w:anchorLock="1"/>
        <w:rPr>
          <w:rFonts w:hint="eastAsia"/>
        </w:rPr>
      </w:pPr>
      <w:r>
        <w:fldChar w:fldCharType="begin">
          <w:ffData>
            <w:name w:val="CSTD_NAME"/>
            <w:enabled/>
            <w:calcOnExit w:val="0"/>
            <w:textInput>
              <w:default w:val="软件产品检测样品管理规范"/>
            </w:textInput>
          </w:ffData>
        </w:fldChar>
      </w:r>
      <w:bookmarkStart w:id="7" w:name="CSTD_NAME"/>
      <w:r>
        <w:instrText xml:space="preserve"> FORMTEXT </w:instrText>
      </w:r>
      <w:r>
        <w:fldChar w:fldCharType="separate"/>
      </w:r>
      <w:r>
        <w:t>软件产品检测样品管理规范</w:t>
      </w:r>
      <w:r>
        <w:fldChar w:fldCharType="end"/>
      </w:r>
      <w:bookmarkEnd w:id="7"/>
    </w:p>
    <w:p w14:paraId="5FD49433" w14:textId="77777777" w:rsidR="00551619" w:rsidRDefault="00551619">
      <w:pPr>
        <w:framePr w:w="9639" w:h="6974" w:hRule="exact" w:wrap="around" w:vAnchor="page" w:hAnchor="page" w:x="1419" w:y="6408" w:anchorLock="1"/>
        <w:ind w:left="-1418"/>
      </w:pPr>
    </w:p>
    <w:p w14:paraId="79464729" w14:textId="77777777" w:rsidR="00551619" w:rsidRDefault="00000000">
      <w:pPr>
        <w:pStyle w:val="afffffffe"/>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Management Specification for Software Product Test Samples"/>
            </w:textInput>
          </w:ffData>
        </w:fldChar>
      </w:r>
      <w:bookmarkStart w:id="8"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Management </w:t>
      </w:r>
      <w:r>
        <w:rPr>
          <w:rFonts w:ascii="黑体" w:eastAsia="黑体" w:hAnsi="黑体" w:hint="eastAsia"/>
          <w:szCs w:val="28"/>
        </w:rPr>
        <w:t>s</w:t>
      </w:r>
      <w:r>
        <w:rPr>
          <w:rFonts w:ascii="黑体" w:eastAsia="黑体" w:hAnsi="黑体"/>
          <w:szCs w:val="28"/>
        </w:rPr>
        <w:t xml:space="preserve">pecification for </w:t>
      </w:r>
      <w:r>
        <w:rPr>
          <w:rFonts w:ascii="黑体" w:eastAsia="黑体" w:hAnsi="黑体" w:hint="eastAsia"/>
          <w:szCs w:val="28"/>
        </w:rPr>
        <w:t>s</w:t>
      </w:r>
      <w:r>
        <w:rPr>
          <w:rFonts w:ascii="黑体" w:eastAsia="黑体" w:hAnsi="黑体"/>
          <w:szCs w:val="28"/>
        </w:rPr>
        <w:t xml:space="preserve">oftware </w:t>
      </w:r>
      <w:r>
        <w:rPr>
          <w:rFonts w:ascii="黑体" w:eastAsia="黑体" w:hAnsi="黑体" w:hint="eastAsia"/>
          <w:szCs w:val="28"/>
        </w:rPr>
        <w:t>p</w:t>
      </w:r>
      <w:r>
        <w:rPr>
          <w:rFonts w:ascii="黑体" w:eastAsia="黑体" w:hAnsi="黑体"/>
          <w:szCs w:val="28"/>
        </w:rPr>
        <w:t xml:space="preserve">roduct </w:t>
      </w:r>
      <w:r>
        <w:rPr>
          <w:rFonts w:ascii="黑体" w:eastAsia="黑体" w:hAnsi="黑体" w:hint="eastAsia"/>
          <w:szCs w:val="28"/>
        </w:rPr>
        <w:t>t</w:t>
      </w:r>
      <w:r>
        <w:rPr>
          <w:rFonts w:ascii="黑体" w:eastAsia="黑体" w:hAnsi="黑体"/>
          <w:szCs w:val="28"/>
        </w:rPr>
        <w:t>est</w:t>
      </w:r>
      <w:r>
        <w:rPr>
          <w:rFonts w:ascii="黑体" w:eastAsia="黑体" w:hAnsi="黑体" w:hint="eastAsia"/>
          <w:szCs w:val="28"/>
        </w:rPr>
        <w:t>ing</w:t>
      </w:r>
      <w:r>
        <w:rPr>
          <w:rFonts w:ascii="黑体" w:eastAsia="黑体" w:hAnsi="黑体"/>
          <w:szCs w:val="28"/>
        </w:rPr>
        <w:t xml:space="preserve"> </w:t>
      </w:r>
      <w:r>
        <w:rPr>
          <w:rFonts w:ascii="黑体" w:eastAsia="黑体" w:hAnsi="黑体" w:hint="eastAsia"/>
          <w:szCs w:val="28"/>
        </w:rPr>
        <w:t>s</w:t>
      </w:r>
      <w:r>
        <w:rPr>
          <w:rFonts w:ascii="黑体" w:eastAsia="黑体" w:hAnsi="黑体"/>
          <w:szCs w:val="28"/>
        </w:rPr>
        <w:t>amples</w:t>
      </w:r>
      <w:r>
        <w:rPr>
          <w:rFonts w:ascii="黑体" w:eastAsia="黑体" w:hAnsi="黑体"/>
          <w:szCs w:val="28"/>
        </w:rPr>
        <w:fldChar w:fldCharType="end"/>
      </w:r>
      <w:bookmarkEnd w:id="8"/>
    </w:p>
    <w:p w14:paraId="1824D98C" w14:textId="77777777" w:rsidR="00551619" w:rsidRDefault="00551619">
      <w:pPr>
        <w:framePr w:w="9639" w:h="6974" w:hRule="exact" w:wrap="around" w:vAnchor="page" w:hAnchor="page" w:x="1419" w:y="6408" w:anchorLock="1"/>
        <w:spacing w:line="760" w:lineRule="exact"/>
        <w:ind w:left="-1418"/>
      </w:pPr>
    </w:p>
    <w:p w14:paraId="58BA87D4" w14:textId="77777777" w:rsidR="00551619" w:rsidRDefault="00551619">
      <w:pPr>
        <w:pStyle w:val="afffffffe"/>
        <w:framePr w:w="9639" w:h="6974" w:hRule="exact" w:wrap="around" w:vAnchor="page" w:hAnchor="page" w:x="1419" w:y="6408" w:anchorLock="1"/>
        <w:textAlignment w:val="bottom"/>
        <w:rPr>
          <w:rFonts w:eastAsia="黑体"/>
          <w:szCs w:val="28"/>
        </w:rPr>
      </w:pPr>
    </w:p>
    <w:p w14:paraId="06F9C429" w14:textId="77777777" w:rsidR="00551619" w:rsidRDefault="00000000">
      <w:pPr>
        <w:pStyle w:val="afffffffe"/>
        <w:framePr w:w="9639" w:h="6974" w:hRule="exact" w:wrap="around" w:vAnchor="page" w:hAnchor="page" w:x="1419" w:y="6408" w:anchorLock="1"/>
        <w:spacing w:before="440" w:after="160"/>
        <w:textAlignment w:val="bottom"/>
        <w:rPr>
          <w:szCs w:val="28"/>
        </w:rPr>
      </w:pPr>
      <w:r>
        <w:rPr>
          <w:szCs w:val="28"/>
        </w:rPr>
        <w:t>（</w:t>
      </w:r>
      <w:r>
        <w:rPr>
          <w:rFonts w:hint="eastAsia"/>
          <w:szCs w:val="28"/>
        </w:rPr>
        <w:t>报批</w:t>
      </w:r>
      <w:r>
        <w:rPr>
          <w:szCs w:val="28"/>
        </w:rPr>
        <w:t>稿）</w:t>
      </w:r>
    </w:p>
    <w:p w14:paraId="36E6FAD7" w14:textId="77777777" w:rsidR="00551619" w:rsidRDefault="00551619">
      <w:pPr>
        <w:pStyle w:val="afffffffe"/>
        <w:framePr w:w="9639" w:h="6974" w:hRule="exact" w:wrap="around" w:vAnchor="page" w:hAnchor="page" w:x="1419" w:y="6408" w:anchorLock="1"/>
        <w:spacing w:before="180" w:line="240" w:lineRule="atLeast"/>
        <w:textAlignment w:val="bottom"/>
        <w:rPr>
          <w:sz w:val="21"/>
          <w:szCs w:val="28"/>
        </w:rPr>
      </w:pPr>
    </w:p>
    <w:p w14:paraId="5631C872" w14:textId="77777777" w:rsidR="00551619" w:rsidRDefault="00551619">
      <w:pPr>
        <w:pStyle w:val="afffffffe"/>
        <w:framePr w:w="9639" w:h="6974" w:hRule="exact" w:wrap="around" w:vAnchor="page" w:hAnchor="page" w:x="1419" w:y="6408" w:anchorLock="1"/>
        <w:spacing w:beforeLines="300" w:before="720" w:afterLines="30" w:after="72" w:line="240" w:lineRule="auto"/>
        <w:textAlignment w:val="bottom"/>
        <w:rPr>
          <w:b/>
          <w:sz w:val="21"/>
          <w:szCs w:val="28"/>
        </w:rPr>
      </w:pPr>
    </w:p>
    <w:p w14:paraId="4EE39C0C" w14:textId="77777777" w:rsidR="00551619" w:rsidRDefault="00000000">
      <w:pPr>
        <w:pStyle w:val="affffffffff6"/>
        <w:framePr w:wrap="around" w:y="14176"/>
      </w:pPr>
      <w:r>
        <w:rPr>
          <w:rFonts w:ascii="黑体"/>
        </w:rPr>
        <w:fldChar w:fldCharType="begin">
          <w:ffData>
            <w:name w:val="PLSH_DATE_Y"/>
            <w:enabled/>
            <w:calcOnExit w:val="0"/>
            <w:textInput>
              <w:default w:val="2014"/>
              <w:maxLength w:val="4"/>
            </w:textInput>
          </w:ffData>
        </w:fldChar>
      </w:r>
      <w:bookmarkStart w:id="9" w:name="PLSH_DATE_Y"/>
      <w:r>
        <w:rPr>
          <w:rFonts w:ascii="黑体"/>
        </w:rPr>
        <w:instrText xml:space="preserve"> FORMTEXT </w:instrText>
      </w:r>
      <w:r>
        <w:rPr>
          <w:rFonts w:ascii="黑体"/>
        </w:rPr>
      </w:r>
      <w:r>
        <w:rPr>
          <w:rFonts w:ascii="黑体"/>
        </w:rPr>
        <w:fldChar w:fldCharType="separate"/>
      </w:r>
      <w:r>
        <w:rPr>
          <w:rFonts w:ascii="黑体"/>
        </w:rPr>
        <w:t>20</w:t>
      </w:r>
      <w:r>
        <w:rPr>
          <w:rFonts w:ascii="黑体" w:hint="eastAsia"/>
        </w:rPr>
        <w:t>2</w:t>
      </w:r>
      <w:r>
        <w:rPr>
          <w:rFonts w:ascii="黑体"/>
        </w:rPr>
        <w:t>4</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hint="eastAsia"/>
        </w:rPr>
        <w:t>发布</w:t>
      </w:r>
    </w:p>
    <w:p w14:paraId="0CE66203" w14:textId="77777777" w:rsidR="00551619" w:rsidRDefault="00000000">
      <w:pPr>
        <w:pStyle w:val="affffffffff7"/>
        <w:framePr w:wrap="around" w:y="14176"/>
      </w:pPr>
      <w:r>
        <w:rPr>
          <w:rFonts w:ascii="黑体"/>
        </w:rPr>
        <w:fldChar w:fldCharType="begin">
          <w:ffData>
            <w:name w:val="CROT_DATE_Y"/>
            <w:enabled/>
            <w:calcOnExit w:val="0"/>
            <w:textInput>
              <w:default w:val="2014"/>
              <w:maxLength w:val="4"/>
            </w:textInput>
          </w:ffData>
        </w:fldChar>
      </w:r>
      <w:bookmarkStart w:id="12" w:name="CROT_DATE_Y"/>
      <w:r>
        <w:rPr>
          <w:rFonts w:ascii="黑体"/>
        </w:rPr>
        <w:instrText xml:space="preserve"> FORMTEXT </w:instrText>
      </w:r>
      <w:r>
        <w:rPr>
          <w:rFonts w:ascii="黑体"/>
        </w:rPr>
      </w:r>
      <w:r>
        <w:rPr>
          <w:rFonts w:ascii="黑体"/>
        </w:rPr>
        <w:fldChar w:fldCharType="separate"/>
      </w:r>
      <w:r>
        <w:rPr>
          <w:rFonts w:ascii="黑体"/>
        </w:rPr>
        <w:t>20</w:t>
      </w:r>
      <w:r>
        <w:rPr>
          <w:rFonts w:ascii="黑体" w:hint="eastAsia"/>
        </w:rPr>
        <w:t>2</w:t>
      </w:r>
      <w:r>
        <w:rPr>
          <w:rFonts w:ascii="黑体"/>
        </w:rPr>
        <w:t>4</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实施</w:t>
      </w:r>
    </w:p>
    <w:p w14:paraId="7D4AC4E8" w14:textId="77777777" w:rsidR="00551619" w:rsidRDefault="00000000">
      <w:pPr>
        <w:pStyle w:val="affffffffe"/>
        <w:framePr w:wrap="around"/>
        <w:rPr>
          <w:rFonts w:hAnsi="黑体" w:hint="eastAsia"/>
        </w:rPr>
      </w:pPr>
      <w:r>
        <w:rPr>
          <w:rFonts w:hAnsi="黑体"/>
          <w:w w:val="100"/>
          <w:sz w:val="28"/>
        </w:rPr>
        <w:fldChar w:fldCharType="begin">
          <w:ffData>
            <w:name w:val="fm"/>
            <w:enabled/>
            <w:calcOnExit w:val="0"/>
            <w:textInput/>
          </w:ffData>
        </w:fldChar>
      </w:r>
      <w:bookmarkStart w:id="15"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15"/>
      <w:r>
        <w:rPr>
          <w:rFonts w:ascii="Times New Roman"/>
          <w:w w:val="100"/>
          <w:sz w:val="28"/>
        </w:rPr>
        <w:t>  </w:t>
      </w:r>
      <w:r>
        <w:rPr>
          <w:rStyle w:val="affffffffffff"/>
          <w:rFonts w:hAnsi="黑体" w:hint="eastAsia"/>
        </w:rPr>
        <w:t>发布</w:t>
      </w:r>
    </w:p>
    <w:p w14:paraId="387104D9" w14:textId="77777777" w:rsidR="00551619" w:rsidRDefault="00000000">
      <w:pPr>
        <w:rPr>
          <w:rFonts w:ascii="宋体" w:hAnsi="宋体" w:hint="eastAsia"/>
          <w:sz w:val="28"/>
          <w:szCs w:val="28"/>
        </w:rPr>
        <w:sectPr w:rsidR="00551619">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8609D1A" wp14:editId="7D77950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2D3C961" w14:textId="77777777" w:rsidR="00551619" w:rsidRDefault="00000000">
      <w:pPr>
        <w:pStyle w:val="afffffff0"/>
        <w:spacing w:after="468"/>
      </w:pPr>
      <w:bookmarkStart w:id="16" w:name="BookMark2"/>
      <w:r>
        <w:rPr>
          <w:rFonts w:hint="eastAsia"/>
          <w:spacing w:val="320"/>
        </w:rPr>
        <w:lastRenderedPageBreak/>
        <w:t>目</w:t>
      </w:r>
      <w:r>
        <w:rPr>
          <w:rFonts w:hint="eastAsia"/>
        </w:rPr>
        <w:t>次</w:t>
      </w:r>
    </w:p>
    <w:p w14:paraId="71E17231" w14:textId="77777777" w:rsidR="00551619" w:rsidRDefault="00000000">
      <w:pPr>
        <w:pStyle w:val="TOC1"/>
        <w:tabs>
          <w:tab w:val="right" w:leader="dot" w:pos="9354"/>
        </w:tabs>
      </w:pPr>
      <w:r>
        <w:fldChar w:fldCharType="begin"/>
      </w:r>
      <w:r>
        <w:instrText xml:space="preserve"> TOC \o "1-1" \h \t "标准文件_一级条标题,2,标准文件_二级条标题,3,标准文件_附录一级条标题,2,标准文件_附录二级条标题,3," </w:instrText>
      </w:r>
      <w:r>
        <w:fldChar w:fldCharType="separate"/>
      </w:r>
      <w:hyperlink w:anchor="_Toc29521" w:history="1">
        <w:r>
          <w:rPr>
            <w:rFonts w:hint="eastAsia"/>
          </w:rPr>
          <w:t>前</w:t>
        </w:r>
        <w:r>
          <w:t>言</w:t>
        </w:r>
        <w:r>
          <w:tab/>
        </w:r>
        <w:r>
          <w:fldChar w:fldCharType="begin"/>
        </w:r>
        <w:r>
          <w:instrText xml:space="preserve"> PAGEREF _Toc29521 \h </w:instrText>
        </w:r>
        <w:r>
          <w:fldChar w:fldCharType="separate"/>
        </w:r>
        <w:r>
          <w:t>II</w:t>
        </w:r>
        <w:r>
          <w:fldChar w:fldCharType="end"/>
        </w:r>
      </w:hyperlink>
    </w:p>
    <w:p w14:paraId="70E6A77A" w14:textId="77777777" w:rsidR="00551619" w:rsidRDefault="00000000">
      <w:pPr>
        <w:pStyle w:val="TOC1"/>
        <w:tabs>
          <w:tab w:val="right" w:leader="dot" w:pos="9354"/>
        </w:tabs>
      </w:pPr>
      <w:hyperlink w:anchor="_Toc2828" w:history="1">
        <w:r>
          <w:rPr>
            <w:rFonts w:ascii="黑体" w:eastAsia="黑体" w:hint="eastAsia"/>
          </w:rPr>
          <w:t xml:space="preserve">1 </w:t>
        </w:r>
        <w:r>
          <w:rPr>
            <w:rFonts w:hint="eastAsia"/>
          </w:rPr>
          <w:t>范围</w:t>
        </w:r>
        <w:r>
          <w:tab/>
        </w:r>
        <w:r>
          <w:fldChar w:fldCharType="begin"/>
        </w:r>
        <w:r>
          <w:instrText xml:space="preserve"> PAGEREF _Toc2828 \h </w:instrText>
        </w:r>
        <w:r>
          <w:fldChar w:fldCharType="separate"/>
        </w:r>
        <w:r>
          <w:t>1</w:t>
        </w:r>
        <w:r>
          <w:fldChar w:fldCharType="end"/>
        </w:r>
      </w:hyperlink>
    </w:p>
    <w:p w14:paraId="5BB3DFE4" w14:textId="77777777" w:rsidR="00551619" w:rsidRDefault="00000000">
      <w:pPr>
        <w:pStyle w:val="TOC1"/>
        <w:tabs>
          <w:tab w:val="right" w:leader="dot" w:pos="9354"/>
        </w:tabs>
      </w:pPr>
      <w:hyperlink w:anchor="_Toc12725" w:history="1">
        <w:r>
          <w:rPr>
            <w:rFonts w:ascii="黑体" w:eastAsia="黑体" w:hint="eastAsia"/>
          </w:rPr>
          <w:t xml:space="preserve">2 </w:t>
        </w:r>
        <w:r>
          <w:rPr>
            <w:rFonts w:hint="eastAsia"/>
          </w:rPr>
          <w:t>规范性引用文件</w:t>
        </w:r>
        <w:r>
          <w:tab/>
        </w:r>
        <w:r>
          <w:fldChar w:fldCharType="begin"/>
        </w:r>
        <w:r>
          <w:instrText xml:space="preserve"> PAGEREF _Toc12725 \h </w:instrText>
        </w:r>
        <w:r>
          <w:fldChar w:fldCharType="separate"/>
        </w:r>
        <w:r>
          <w:t>1</w:t>
        </w:r>
        <w:r>
          <w:fldChar w:fldCharType="end"/>
        </w:r>
      </w:hyperlink>
    </w:p>
    <w:p w14:paraId="1EA10F50" w14:textId="77777777" w:rsidR="00551619" w:rsidRDefault="00000000">
      <w:pPr>
        <w:pStyle w:val="TOC1"/>
        <w:tabs>
          <w:tab w:val="right" w:leader="dot" w:pos="9354"/>
        </w:tabs>
      </w:pPr>
      <w:hyperlink w:anchor="_Toc4890" w:history="1">
        <w:r>
          <w:rPr>
            <w:rFonts w:ascii="黑体" w:eastAsia="黑体" w:hint="eastAsia"/>
          </w:rPr>
          <w:t xml:space="preserve">3 </w:t>
        </w:r>
        <w:r>
          <w:rPr>
            <w:rFonts w:hint="eastAsia"/>
          </w:rPr>
          <w:t>术语和定义</w:t>
        </w:r>
        <w:r>
          <w:tab/>
        </w:r>
        <w:r>
          <w:fldChar w:fldCharType="begin"/>
        </w:r>
        <w:r>
          <w:instrText xml:space="preserve"> PAGEREF _Toc4890 \h </w:instrText>
        </w:r>
        <w:r>
          <w:fldChar w:fldCharType="separate"/>
        </w:r>
        <w:r>
          <w:t>1</w:t>
        </w:r>
        <w:r>
          <w:fldChar w:fldCharType="end"/>
        </w:r>
      </w:hyperlink>
    </w:p>
    <w:p w14:paraId="23D52F9B" w14:textId="77777777" w:rsidR="00551619" w:rsidRDefault="00000000">
      <w:pPr>
        <w:pStyle w:val="TOC1"/>
        <w:tabs>
          <w:tab w:val="right" w:leader="dot" w:pos="9354"/>
        </w:tabs>
      </w:pPr>
      <w:hyperlink w:anchor="_Toc20991" w:history="1">
        <w:r>
          <w:rPr>
            <w:rFonts w:ascii="黑体" w:eastAsia="黑体" w:hint="eastAsia"/>
          </w:rPr>
          <w:t xml:space="preserve">4 </w:t>
        </w:r>
        <w:r>
          <w:rPr>
            <w:rFonts w:hint="eastAsia"/>
          </w:rPr>
          <w:t>通用要求</w:t>
        </w:r>
        <w:r>
          <w:tab/>
        </w:r>
        <w:r>
          <w:fldChar w:fldCharType="begin"/>
        </w:r>
        <w:r>
          <w:instrText xml:space="preserve"> PAGEREF _Toc20991 \h </w:instrText>
        </w:r>
        <w:r>
          <w:fldChar w:fldCharType="separate"/>
        </w:r>
        <w:r>
          <w:t>1</w:t>
        </w:r>
        <w:r>
          <w:fldChar w:fldCharType="end"/>
        </w:r>
      </w:hyperlink>
    </w:p>
    <w:p w14:paraId="449001FC" w14:textId="77777777" w:rsidR="00551619" w:rsidRDefault="00000000">
      <w:pPr>
        <w:pStyle w:val="TOC1"/>
        <w:tabs>
          <w:tab w:val="right" w:leader="dot" w:pos="9354"/>
        </w:tabs>
      </w:pPr>
      <w:hyperlink w:anchor="_Toc647" w:history="1">
        <w:r>
          <w:rPr>
            <w:rFonts w:ascii="黑体" w:eastAsia="黑体" w:hint="eastAsia"/>
          </w:rPr>
          <w:t xml:space="preserve">5 </w:t>
        </w:r>
        <w:r>
          <w:rPr>
            <w:rFonts w:hint="eastAsia"/>
          </w:rPr>
          <w:t>接收和确认</w:t>
        </w:r>
        <w:r>
          <w:tab/>
        </w:r>
        <w:r>
          <w:fldChar w:fldCharType="begin"/>
        </w:r>
        <w:r>
          <w:instrText xml:space="preserve"> PAGEREF _Toc647 \h </w:instrText>
        </w:r>
        <w:r>
          <w:fldChar w:fldCharType="separate"/>
        </w:r>
        <w:r>
          <w:t>2</w:t>
        </w:r>
        <w:r>
          <w:fldChar w:fldCharType="end"/>
        </w:r>
      </w:hyperlink>
    </w:p>
    <w:p w14:paraId="63A8EE9F" w14:textId="77777777" w:rsidR="00551619" w:rsidRDefault="00000000">
      <w:pPr>
        <w:pStyle w:val="TOC1"/>
        <w:tabs>
          <w:tab w:val="right" w:leader="dot" w:pos="9354"/>
        </w:tabs>
      </w:pPr>
      <w:hyperlink w:anchor="_Toc9721" w:history="1">
        <w:r>
          <w:rPr>
            <w:rFonts w:ascii="黑体" w:eastAsia="黑体" w:hint="eastAsia"/>
          </w:rPr>
          <w:t xml:space="preserve">6 </w:t>
        </w:r>
        <w:r>
          <w:rPr>
            <w:rFonts w:hint="eastAsia"/>
          </w:rPr>
          <w:t>保存和流转</w:t>
        </w:r>
        <w:r>
          <w:tab/>
        </w:r>
        <w:r>
          <w:fldChar w:fldCharType="begin"/>
        </w:r>
        <w:r>
          <w:instrText xml:space="preserve"> PAGEREF _Toc9721 \h </w:instrText>
        </w:r>
        <w:r>
          <w:fldChar w:fldCharType="separate"/>
        </w:r>
        <w:r>
          <w:t>2</w:t>
        </w:r>
        <w:r>
          <w:fldChar w:fldCharType="end"/>
        </w:r>
      </w:hyperlink>
    </w:p>
    <w:p w14:paraId="62D72DF0" w14:textId="77777777" w:rsidR="00551619" w:rsidRDefault="00000000">
      <w:pPr>
        <w:pStyle w:val="TOC1"/>
        <w:tabs>
          <w:tab w:val="right" w:leader="dot" w:pos="9354"/>
        </w:tabs>
      </w:pPr>
      <w:hyperlink w:anchor="_Toc26229" w:history="1">
        <w:r>
          <w:rPr>
            <w:rFonts w:ascii="黑体" w:eastAsia="黑体" w:hint="eastAsia"/>
          </w:rPr>
          <w:t xml:space="preserve">7 </w:t>
        </w:r>
        <w:r>
          <w:rPr>
            <w:rFonts w:hint="eastAsia"/>
          </w:rPr>
          <w:t>样品的缺陷版本管理</w:t>
        </w:r>
        <w:r>
          <w:tab/>
        </w:r>
        <w:r>
          <w:fldChar w:fldCharType="begin"/>
        </w:r>
        <w:r>
          <w:instrText xml:space="preserve"> PAGEREF _Toc26229 \h </w:instrText>
        </w:r>
        <w:r>
          <w:fldChar w:fldCharType="separate"/>
        </w:r>
        <w:r>
          <w:t>2</w:t>
        </w:r>
        <w:r>
          <w:fldChar w:fldCharType="end"/>
        </w:r>
      </w:hyperlink>
    </w:p>
    <w:p w14:paraId="740A4AC4" w14:textId="77777777" w:rsidR="00551619" w:rsidRDefault="00000000">
      <w:pPr>
        <w:pStyle w:val="TOC1"/>
        <w:tabs>
          <w:tab w:val="right" w:leader="dot" w:pos="9354"/>
        </w:tabs>
      </w:pPr>
      <w:hyperlink w:anchor="_Toc1720" w:history="1">
        <w:r>
          <w:rPr>
            <w:rFonts w:ascii="黑体" w:eastAsia="黑体" w:hint="eastAsia"/>
          </w:rPr>
          <w:t xml:space="preserve">8 </w:t>
        </w:r>
        <w:r>
          <w:rPr>
            <w:rFonts w:hint="eastAsia"/>
          </w:rPr>
          <w:t>检毕处置</w:t>
        </w:r>
        <w:r>
          <w:tab/>
        </w:r>
        <w:r>
          <w:fldChar w:fldCharType="begin"/>
        </w:r>
        <w:r>
          <w:instrText xml:space="preserve"> PAGEREF _Toc1720 \h </w:instrText>
        </w:r>
        <w:r>
          <w:fldChar w:fldCharType="separate"/>
        </w:r>
        <w:r>
          <w:t>3</w:t>
        </w:r>
        <w:r>
          <w:fldChar w:fldCharType="end"/>
        </w:r>
      </w:hyperlink>
    </w:p>
    <w:p w14:paraId="49E347B3" w14:textId="77777777" w:rsidR="00551619" w:rsidRDefault="00000000">
      <w:pPr>
        <w:pStyle w:val="TOC1"/>
        <w:tabs>
          <w:tab w:val="right" w:leader="dot" w:pos="9354"/>
        </w:tabs>
      </w:pPr>
      <w:hyperlink w:anchor="_Toc6714" w:history="1">
        <w:r>
          <w:rPr>
            <w:rFonts w:hint="eastAsia"/>
          </w:rPr>
          <w:t>附录A（资料性）样品信息记录示例</w:t>
        </w:r>
        <w:r>
          <w:tab/>
        </w:r>
        <w:r>
          <w:fldChar w:fldCharType="begin"/>
        </w:r>
        <w:r>
          <w:instrText xml:space="preserve"> PAGEREF _Toc6714 \h </w:instrText>
        </w:r>
        <w:r>
          <w:fldChar w:fldCharType="separate"/>
        </w:r>
        <w:r>
          <w:t>4</w:t>
        </w:r>
        <w:r>
          <w:fldChar w:fldCharType="end"/>
        </w:r>
      </w:hyperlink>
    </w:p>
    <w:p w14:paraId="2F4279AA" w14:textId="77777777" w:rsidR="00551619" w:rsidRDefault="00000000">
      <w:pPr>
        <w:pStyle w:val="TOC1"/>
        <w:tabs>
          <w:tab w:val="right" w:leader="dot" w:pos="9354"/>
        </w:tabs>
      </w:pPr>
      <w:hyperlink w:anchor="_Toc30343" w:history="1">
        <w:r>
          <w:rPr>
            <w:rFonts w:hint="eastAsia"/>
          </w:rPr>
          <w:t>附录B（资料性）样品管理流程图</w:t>
        </w:r>
        <w:r>
          <w:tab/>
        </w:r>
        <w:r>
          <w:fldChar w:fldCharType="begin"/>
        </w:r>
        <w:r>
          <w:instrText xml:space="preserve"> PAGEREF _Toc30343 \h </w:instrText>
        </w:r>
        <w:r>
          <w:fldChar w:fldCharType="separate"/>
        </w:r>
        <w:r>
          <w:t>7</w:t>
        </w:r>
        <w:r>
          <w:fldChar w:fldCharType="end"/>
        </w:r>
      </w:hyperlink>
    </w:p>
    <w:p w14:paraId="24424E38" w14:textId="77777777" w:rsidR="00551619" w:rsidRDefault="00000000">
      <w:r>
        <w:fldChar w:fldCharType="end"/>
      </w:r>
    </w:p>
    <w:p w14:paraId="1EBF7D8F" w14:textId="77777777" w:rsidR="00551619" w:rsidRDefault="00000000">
      <w:r>
        <w:rPr>
          <w:spacing w:val="320"/>
        </w:rPr>
        <w:br w:type="page"/>
      </w:r>
    </w:p>
    <w:p w14:paraId="334087CE" w14:textId="77777777" w:rsidR="00551619" w:rsidRDefault="00000000">
      <w:pPr>
        <w:pStyle w:val="a6"/>
        <w:spacing w:before="900" w:after="468"/>
      </w:pPr>
      <w:bookmarkStart w:id="17" w:name="_Toc29521"/>
      <w:r>
        <w:rPr>
          <w:spacing w:val="320"/>
        </w:rPr>
        <w:lastRenderedPageBreak/>
        <w:t>前</w:t>
      </w:r>
      <w:r>
        <w:t>言</w:t>
      </w:r>
      <w:bookmarkEnd w:id="17"/>
    </w:p>
    <w:p w14:paraId="4DA6ADCC" w14:textId="77777777" w:rsidR="00551619" w:rsidRDefault="00000000">
      <w:pPr>
        <w:pStyle w:val="affffffffffff0"/>
        <w:rPr>
          <w:rFonts w:hAnsi="宋体" w:cs="宋体" w:hint="eastAsia"/>
          <w:color w:val="000000"/>
        </w:rPr>
      </w:pPr>
      <w:r>
        <w:rPr>
          <w:rFonts w:hAnsi="宋体" w:cs="宋体" w:hint="eastAsia"/>
          <w:color w:val="000000"/>
        </w:rPr>
        <w:t>本文件按照GB/T 1.1—2020《标准化工作导则  第1部分：标准化文件的结构和起草规则》的规定起草。</w:t>
      </w:r>
    </w:p>
    <w:p w14:paraId="0E663B49" w14:textId="77777777" w:rsidR="00551619" w:rsidRDefault="00000000">
      <w:pPr>
        <w:pStyle w:val="affffffffffff0"/>
        <w:rPr>
          <w:rFonts w:hAnsi="宋体" w:cs="宋体" w:hint="eastAsia"/>
          <w:color w:val="000000"/>
        </w:rPr>
      </w:pPr>
      <w:r>
        <w:rPr>
          <w:rFonts w:hAnsi="宋体" w:cs="宋体" w:hint="eastAsia"/>
          <w:color w:val="000000"/>
        </w:rPr>
        <w:t>请注意本文件的某些内容可能涉及专利，本文件的发布机构不承担识别专利的责任。</w:t>
      </w:r>
    </w:p>
    <w:p w14:paraId="02FD20A3" w14:textId="77777777" w:rsidR="00551619" w:rsidRDefault="00000000">
      <w:pPr>
        <w:pStyle w:val="affffffffffff0"/>
        <w:rPr>
          <w:rFonts w:hAnsi="宋体" w:cs="宋体" w:hint="eastAsia"/>
          <w:color w:val="000000"/>
        </w:rPr>
      </w:pPr>
      <w:r>
        <w:rPr>
          <w:rFonts w:hAnsi="宋体" w:cs="宋体" w:hint="eastAsia"/>
          <w:color w:val="000000"/>
        </w:rPr>
        <w:t>本文件由江苏省市场监督管理局提出并组织实施。</w:t>
      </w:r>
    </w:p>
    <w:p w14:paraId="43D9BAC5" w14:textId="77777777" w:rsidR="00551619" w:rsidRDefault="00000000">
      <w:pPr>
        <w:pStyle w:val="affffffffffff0"/>
        <w:rPr>
          <w:rFonts w:hAnsi="宋体" w:cs="宋体" w:hint="eastAsia"/>
          <w:color w:val="000000"/>
        </w:rPr>
      </w:pPr>
      <w:r>
        <w:rPr>
          <w:rFonts w:hAnsi="宋体" w:cs="宋体" w:hint="eastAsia"/>
          <w:color w:val="000000"/>
        </w:rPr>
        <w:t>本文件由江苏省软件工程标准化技术委员会归口。</w:t>
      </w:r>
    </w:p>
    <w:p w14:paraId="12DF0232" w14:textId="77777777" w:rsidR="00551619" w:rsidRDefault="00000000">
      <w:pPr>
        <w:pStyle w:val="affffffffffff0"/>
        <w:rPr>
          <w:rFonts w:hAnsi="宋体" w:cs="宋体" w:hint="eastAsia"/>
          <w:color w:val="000000"/>
        </w:rPr>
      </w:pPr>
      <w:r>
        <w:rPr>
          <w:rFonts w:hAnsi="宋体" w:cs="宋体" w:hint="eastAsia"/>
          <w:color w:val="000000"/>
        </w:rPr>
        <w:t>本文件起草单位：南京市产品质量监督检验院（南京市质量发展与先进技术应用研究院）、南京市市场监督管理局信息中心、江苏</w:t>
      </w:r>
      <w:proofErr w:type="gramStart"/>
      <w:r>
        <w:rPr>
          <w:rFonts w:hAnsi="宋体" w:cs="宋体" w:hint="eastAsia"/>
          <w:color w:val="000000"/>
        </w:rPr>
        <w:t>苏</w:t>
      </w:r>
      <w:proofErr w:type="gramEnd"/>
      <w:r>
        <w:rPr>
          <w:rFonts w:hAnsi="宋体" w:cs="宋体" w:hint="eastAsia"/>
          <w:color w:val="000000"/>
        </w:rPr>
        <w:t>测检测认证有限公司、江苏省检验检疫科学技术研究院、南京大学、南京理工大学、南京航空航天大学、</w:t>
      </w:r>
      <w:proofErr w:type="gramStart"/>
      <w:r>
        <w:rPr>
          <w:rFonts w:hAnsi="宋体" w:cs="宋体" w:hint="eastAsia"/>
          <w:color w:val="000000"/>
        </w:rPr>
        <w:t>国网电力</w:t>
      </w:r>
      <w:proofErr w:type="gramEnd"/>
      <w:r>
        <w:rPr>
          <w:rFonts w:hAnsi="宋体" w:cs="宋体" w:hint="eastAsia"/>
          <w:color w:val="000000"/>
        </w:rPr>
        <w:t>科学研究院有限公司。</w:t>
      </w:r>
    </w:p>
    <w:p w14:paraId="1063EE7E" w14:textId="77777777" w:rsidR="00551619" w:rsidRDefault="00000000">
      <w:pPr>
        <w:pStyle w:val="affffffffffff0"/>
        <w:rPr>
          <w:rFonts w:hAnsi="宋体" w:cs="宋体" w:hint="eastAsia"/>
          <w:color w:val="000000"/>
        </w:rPr>
      </w:pPr>
      <w:r>
        <w:rPr>
          <w:rFonts w:hAnsi="宋体" w:cs="宋体" w:hint="eastAsia"/>
          <w:color w:val="000000"/>
        </w:rPr>
        <w:t>本文件主要起草人：王蕊、荣鼎慧、赵颖峰、王亚春、金莹、李千目、景海波、张智轶、赵森、朱嘉慧、黄婧、陈晶、吴净天、汤方剑。</w:t>
      </w:r>
    </w:p>
    <w:p w14:paraId="64C0FF55" w14:textId="77777777" w:rsidR="00551619" w:rsidRDefault="00551619"/>
    <w:p w14:paraId="5B105C7C" w14:textId="77777777" w:rsidR="00551619" w:rsidRDefault="00551619"/>
    <w:p w14:paraId="1DB8DD83" w14:textId="77777777" w:rsidR="00551619" w:rsidRDefault="00551619"/>
    <w:p w14:paraId="5816A39C" w14:textId="77777777" w:rsidR="00551619" w:rsidRDefault="00551619"/>
    <w:p w14:paraId="778F7A46" w14:textId="77777777" w:rsidR="00551619" w:rsidRDefault="00551619"/>
    <w:p w14:paraId="5652D121" w14:textId="77777777" w:rsidR="00551619" w:rsidRDefault="00551619"/>
    <w:p w14:paraId="422DC903" w14:textId="77777777" w:rsidR="00551619" w:rsidRDefault="00551619"/>
    <w:p w14:paraId="718552C0" w14:textId="77777777" w:rsidR="00551619" w:rsidRDefault="00551619"/>
    <w:p w14:paraId="22C487B6" w14:textId="77777777" w:rsidR="00551619" w:rsidRDefault="00551619"/>
    <w:p w14:paraId="6897239C" w14:textId="77777777" w:rsidR="00551619" w:rsidRDefault="00551619"/>
    <w:p w14:paraId="093E175A" w14:textId="77777777" w:rsidR="00551619" w:rsidRDefault="00551619"/>
    <w:p w14:paraId="2E129EF4" w14:textId="77777777" w:rsidR="00551619" w:rsidRDefault="00551619"/>
    <w:p w14:paraId="1B68C684" w14:textId="77777777" w:rsidR="00551619" w:rsidRDefault="00551619"/>
    <w:p w14:paraId="1D94818F" w14:textId="77777777" w:rsidR="00551619" w:rsidRDefault="00551619"/>
    <w:p w14:paraId="653B08FD" w14:textId="77777777" w:rsidR="00551619" w:rsidRDefault="00551619">
      <w:pPr>
        <w:jc w:val="right"/>
        <w:rPr>
          <w:rFonts w:ascii="宋体" w:hAnsi="宋体" w:cs="宋体" w:hint="eastAsia"/>
          <w:color w:val="000000"/>
          <w:kern w:val="0"/>
          <w:szCs w:val="20"/>
        </w:rPr>
      </w:pPr>
    </w:p>
    <w:p w14:paraId="24D4BB09" w14:textId="77777777" w:rsidR="00551619" w:rsidRDefault="00551619">
      <w:pPr>
        <w:rPr>
          <w:rFonts w:ascii="宋体" w:hAnsi="宋体" w:cs="宋体" w:hint="eastAsia"/>
          <w:color w:val="000000"/>
          <w:kern w:val="0"/>
          <w:szCs w:val="20"/>
        </w:rPr>
      </w:pPr>
    </w:p>
    <w:p w14:paraId="10181C0B" w14:textId="77777777" w:rsidR="00551619" w:rsidRDefault="00551619">
      <w:pPr>
        <w:sectPr w:rsidR="00551619">
          <w:headerReference w:type="even" r:id="rId14"/>
          <w:headerReference w:type="default" r:id="rId15"/>
          <w:footerReference w:type="even" r:id="rId16"/>
          <w:footerReference w:type="default" r:id="rId17"/>
          <w:pgSz w:w="11906" w:h="16838"/>
          <w:pgMar w:top="1928" w:right="1134" w:bottom="1134" w:left="1134" w:header="1418" w:footer="1134" w:gutter="284"/>
          <w:pgNumType w:fmt="upperRoman" w:start="1"/>
          <w:cols w:space="425"/>
          <w:formProt w:val="0"/>
          <w:docGrid w:type="lines" w:linePitch="312"/>
        </w:sectPr>
      </w:pPr>
    </w:p>
    <w:p w14:paraId="07F88853" w14:textId="77777777" w:rsidR="00551619" w:rsidRDefault="00551619">
      <w:pPr>
        <w:spacing w:line="20" w:lineRule="exact"/>
        <w:jc w:val="center"/>
        <w:rPr>
          <w:rFonts w:ascii="黑体" w:eastAsia="黑体" w:hAnsi="黑体" w:hint="eastAsia"/>
          <w:sz w:val="32"/>
          <w:szCs w:val="32"/>
        </w:rPr>
      </w:pPr>
      <w:bookmarkStart w:id="18" w:name="BookMark4"/>
      <w:bookmarkEnd w:id="16"/>
    </w:p>
    <w:p w14:paraId="64927FB6" w14:textId="77777777" w:rsidR="00551619" w:rsidRDefault="00551619">
      <w:pPr>
        <w:spacing w:line="20" w:lineRule="exact"/>
        <w:jc w:val="center"/>
        <w:rPr>
          <w:rFonts w:ascii="黑体" w:eastAsia="黑体" w:hAnsi="黑体" w:hint="eastAsia"/>
          <w:sz w:val="32"/>
          <w:szCs w:val="32"/>
        </w:rPr>
      </w:pPr>
    </w:p>
    <w:bookmarkStart w:id="19" w:name="NEW_STAND_NAME" w:displacedByCustomXml="next"/>
    <w:sdt>
      <w:sdtPr>
        <w:tag w:val="NEW_STAND_NAME"/>
        <w:id w:val="595910757"/>
        <w:lock w:val="sdtLocked"/>
        <w:placeholder>
          <w:docPart w:val="3C18ED6C291944CC913C7E0844A98FDE"/>
        </w:placeholder>
      </w:sdtPr>
      <w:sdtContent>
        <w:p w14:paraId="633A65B9" w14:textId="77777777" w:rsidR="00551619" w:rsidRDefault="00000000">
          <w:pPr>
            <w:pStyle w:val="afffffffffe"/>
            <w:rPr>
              <w:rFonts w:hint="eastAsia"/>
            </w:rPr>
          </w:pPr>
          <w:r>
            <w:rPr>
              <w:rFonts w:hint="eastAsia"/>
            </w:rPr>
            <w:t>软件产品检测样品管理规范</w:t>
          </w:r>
        </w:p>
      </w:sdtContent>
    </w:sdt>
    <w:p w14:paraId="525D46AB" w14:textId="77777777" w:rsidR="00551619" w:rsidRDefault="00000000">
      <w:pPr>
        <w:pStyle w:val="affc"/>
        <w:spacing w:before="312" w:after="312"/>
      </w:pPr>
      <w:bookmarkStart w:id="20" w:name="_Toc17233333"/>
      <w:bookmarkStart w:id="21" w:name="_Toc26986771"/>
      <w:bookmarkStart w:id="22" w:name="_Toc97191423"/>
      <w:bookmarkStart w:id="23" w:name="_Toc26648465"/>
      <w:bookmarkStart w:id="24" w:name="_Toc24884218"/>
      <w:bookmarkStart w:id="25" w:name="_Toc17233325"/>
      <w:bookmarkStart w:id="26" w:name="_Toc24884211"/>
      <w:bookmarkStart w:id="27" w:name="_Toc26718930"/>
      <w:bookmarkStart w:id="28" w:name="_Toc26986530"/>
      <w:bookmarkEnd w:id="19"/>
      <w:r>
        <w:rPr>
          <w:rFonts w:hint="eastAsia"/>
        </w:rPr>
        <w:t xml:space="preserve"> </w:t>
      </w:r>
      <w:bookmarkStart w:id="29" w:name="_Toc2828"/>
      <w:r>
        <w:rPr>
          <w:rFonts w:hint="eastAsia"/>
        </w:rPr>
        <w:t>范围</w:t>
      </w:r>
      <w:bookmarkEnd w:id="20"/>
      <w:bookmarkEnd w:id="21"/>
      <w:bookmarkEnd w:id="22"/>
      <w:bookmarkEnd w:id="23"/>
      <w:bookmarkEnd w:id="24"/>
      <w:bookmarkEnd w:id="25"/>
      <w:bookmarkEnd w:id="26"/>
      <w:bookmarkEnd w:id="27"/>
      <w:bookmarkEnd w:id="28"/>
      <w:bookmarkEnd w:id="29"/>
    </w:p>
    <w:p w14:paraId="5F6CED81" w14:textId="77777777" w:rsidR="00551619" w:rsidRDefault="00000000">
      <w:pPr>
        <w:pStyle w:val="afffffb"/>
        <w:ind w:firstLine="420"/>
      </w:pPr>
      <w:bookmarkStart w:id="30" w:name="_Toc24884219"/>
      <w:bookmarkStart w:id="31" w:name="_Toc26648466"/>
      <w:bookmarkStart w:id="32" w:name="_Toc17233326"/>
      <w:bookmarkStart w:id="33" w:name="_Toc17233334"/>
      <w:bookmarkStart w:id="34" w:name="_Toc24884212"/>
      <w:r>
        <w:rPr>
          <w:rFonts w:hint="eastAsia"/>
        </w:rPr>
        <w:t>本文件规定了软件产品检测样品（以下简称“样品”）的通用要求、样品的接收和确认</w:t>
      </w:r>
      <w:r>
        <w:rPr>
          <w:rFonts w:hint="eastAsia"/>
          <w:color w:val="000000"/>
        </w:rPr>
        <w:t>、</w:t>
      </w:r>
      <w:r>
        <w:rPr>
          <w:rFonts w:hint="eastAsia"/>
        </w:rPr>
        <w:t>保存和流转</w:t>
      </w:r>
      <w:r>
        <w:rPr>
          <w:rFonts w:hint="eastAsia"/>
          <w:color w:val="000000"/>
        </w:rPr>
        <w:t>、样品的缺陷版本管理</w:t>
      </w:r>
      <w:r>
        <w:rPr>
          <w:rFonts w:hint="eastAsia"/>
        </w:rPr>
        <w:t>、</w:t>
      </w:r>
      <w:proofErr w:type="gramStart"/>
      <w:r>
        <w:rPr>
          <w:rFonts w:hint="eastAsia"/>
        </w:rPr>
        <w:t>检毕处置</w:t>
      </w:r>
      <w:proofErr w:type="gramEnd"/>
      <w:r>
        <w:rPr>
          <w:rFonts w:hint="eastAsia"/>
        </w:rPr>
        <w:t>等要求。</w:t>
      </w:r>
    </w:p>
    <w:p w14:paraId="70E05077" w14:textId="77777777" w:rsidR="00551619" w:rsidRDefault="00000000">
      <w:pPr>
        <w:pStyle w:val="afffffb"/>
        <w:ind w:firstLine="420"/>
        <w:rPr>
          <w:color w:val="000000" w:themeColor="text1"/>
        </w:rPr>
      </w:pPr>
      <w:r>
        <w:rPr>
          <w:rFonts w:hint="eastAsia"/>
          <w:color w:val="000000" w:themeColor="text1"/>
        </w:rPr>
        <w:t>本文件适用于第三方检验检测机构非涉密样品的管理，从事软件设计、开发的机构或单位可参考使用。</w:t>
      </w:r>
    </w:p>
    <w:p w14:paraId="687BE6EE" w14:textId="77777777" w:rsidR="00551619" w:rsidRDefault="00000000">
      <w:pPr>
        <w:pStyle w:val="affc"/>
        <w:spacing w:before="312" w:after="312"/>
      </w:pPr>
      <w:bookmarkStart w:id="35" w:name="_Toc26718931"/>
      <w:bookmarkStart w:id="36" w:name="_Toc26986772"/>
      <w:bookmarkStart w:id="37" w:name="_Toc26986531"/>
      <w:bookmarkStart w:id="38" w:name="_Toc97191424"/>
      <w:r>
        <w:rPr>
          <w:rFonts w:hint="eastAsia"/>
        </w:rPr>
        <w:t xml:space="preserve"> </w:t>
      </w:r>
      <w:bookmarkStart w:id="39" w:name="_Toc12725"/>
      <w:r>
        <w:rPr>
          <w:rFonts w:hint="eastAsia"/>
        </w:rPr>
        <w:t>规范性引用文件</w:t>
      </w:r>
      <w:bookmarkEnd w:id="30"/>
      <w:bookmarkEnd w:id="31"/>
      <w:bookmarkEnd w:id="32"/>
      <w:bookmarkEnd w:id="33"/>
      <w:bookmarkEnd w:id="34"/>
      <w:bookmarkEnd w:id="35"/>
      <w:bookmarkEnd w:id="36"/>
      <w:bookmarkEnd w:id="37"/>
      <w:bookmarkEnd w:id="38"/>
      <w:bookmarkEnd w:id="39"/>
    </w:p>
    <w:sdt>
      <w:sdtPr>
        <w:rPr>
          <w:rFonts w:hint="eastAsia"/>
        </w:rPr>
        <w:id w:val="715848253"/>
        <w:placeholder>
          <w:docPart w:val="47FC1CD104574501BC8C104FA886B9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457227B" w14:textId="77777777" w:rsidR="00551619" w:rsidRDefault="00000000">
          <w:pPr>
            <w:pStyle w:val="af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DD2C9B6" w14:textId="77777777" w:rsidR="00551619" w:rsidRDefault="00000000">
      <w:pPr>
        <w:pStyle w:val="affffffffffff0"/>
        <w:rPr>
          <w:color w:val="000000"/>
        </w:rPr>
      </w:pPr>
      <w:r>
        <w:rPr>
          <w:rFonts w:hint="eastAsia"/>
          <w:color w:val="000000"/>
        </w:rPr>
        <w:t>GB/T 25000.51-2016  系统与软件工程 系统与软件质量要求和评价（</w:t>
      </w:r>
      <w:proofErr w:type="spellStart"/>
      <w:r>
        <w:rPr>
          <w:rFonts w:hint="eastAsia"/>
          <w:color w:val="000000"/>
        </w:rPr>
        <w:t>SQuaRE</w:t>
      </w:r>
      <w:proofErr w:type="spellEnd"/>
      <w:r>
        <w:rPr>
          <w:rFonts w:hint="eastAsia"/>
          <w:color w:val="000000"/>
        </w:rPr>
        <w:t>） 第51部分：就绪可用软件产品（RUSP）的质量要求和测试细则</w:t>
      </w:r>
    </w:p>
    <w:p w14:paraId="2A911CDE" w14:textId="77777777" w:rsidR="00551619" w:rsidRDefault="00000000">
      <w:pPr>
        <w:pStyle w:val="affc"/>
        <w:spacing w:before="312" w:after="312"/>
      </w:pPr>
      <w:bookmarkStart w:id="40" w:name="_Toc97191425"/>
      <w:r>
        <w:rPr>
          <w:rFonts w:hint="eastAsia"/>
          <w:szCs w:val="21"/>
        </w:rPr>
        <w:t xml:space="preserve"> </w:t>
      </w:r>
      <w:bookmarkStart w:id="41" w:name="_Toc4890"/>
      <w:r>
        <w:rPr>
          <w:rFonts w:hint="eastAsia"/>
          <w:szCs w:val="21"/>
        </w:rPr>
        <w:t>术语和定义</w:t>
      </w:r>
      <w:bookmarkEnd w:id="40"/>
      <w:bookmarkEnd w:id="41"/>
    </w:p>
    <w:bookmarkStart w:id="42" w:name="_Toc26986532" w:displacedByCustomXml="next"/>
    <w:bookmarkEnd w:id="42" w:displacedByCustomXml="next"/>
    <w:sdt>
      <w:sdtPr>
        <w:rPr>
          <w:color w:val="000000" w:themeColor="text1"/>
        </w:rPr>
        <w:id w:val="-1909835108"/>
        <w:placeholder>
          <w:docPart w:val="1AF2906B04404104A120E723EF67B80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FF0000"/>
        </w:rPr>
      </w:sdtEndPr>
      <w:sdtContent>
        <w:p w14:paraId="1C0D2AA5" w14:textId="77777777" w:rsidR="00551619" w:rsidRDefault="00000000">
          <w:pPr>
            <w:pStyle w:val="afffffb"/>
            <w:ind w:firstLine="420"/>
          </w:pPr>
          <w:r>
            <w:rPr>
              <w:rFonts w:hint="eastAsia"/>
              <w:color w:val="000000"/>
            </w:rPr>
            <w:t>GB/T 25000.51-2016</w:t>
          </w:r>
          <w:r>
            <w:rPr>
              <w:color w:val="000000" w:themeColor="text1"/>
            </w:rPr>
            <w:t>界定的以及下列术语和定义适用于本文件。</w:t>
          </w:r>
        </w:p>
      </w:sdtContent>
    </w:sdt>
    <w:p w14:paraId="4029C60C" w14:textId="77777777" w:rsidR="00551619" w:rsidRDefault="00551619">
      <w:pPr>
        <w:pStyle w:val="afffffffffffa"/>
        <w:rPr>
          <w:rFonts w:ascii="黑体" w:eastAsia="黑体" w:hAnsi="黑体" w:hint="eastAsia"/>
        </w:rPr>
      </w:pPr>
    </w:p>
    <w:p w14:paraId="1D9F867D" w14:textId="77777777" w:rsidR="00551619" w:rsidRDefault="00000000">
      <w:pPr>
        <w:pStyle w:val="afffffffffffa"/>
        <w:numPr>
          <w:ilvl w:val="0"/>
          <w:numId w:val="0"/>
        </w:numPr>
        <w:ind w:firstLineChars="200" w:firstLine="420"/>
        <w:rPr>
          <w:rFonts w:ascii="黑体" w:eastAsia="黑体" w:hAnsi="黑体" w:hint="eastAsia"/>
        </w:rPr>
      </w:pPr>
      <w:r>
        <w:rPr>
          <w:rFonts w:ascii="黑体" w:eastAsia="黑体" w:hAnsi="黑体" w:hint="eastAsia"/>
        </w:rPr>
        <w:t>软件产品检测样品  software product testing samples</w:t>
      </w:r>
    </w:p>
    <w:p w14:paraId="0BF731DF" w14:textId="77777777" w:rsidR="00551619" w:rsidRDefault="00000000">
      <w:pPr>
        <w:pStyle w:val="afffffb"/>
        <w:ind w:firstLine="420"/>
        <w:rPr>
          <w:color w:val="000000" w:themeColor="text1"/>
        </w:rPr>
      </w:pPr>
      <w:r>
        <w:rPr>
          <w:rFonts w:hint="eastAsia"/>
          <w:color w:val="000000" w:themeColor="text1"/>
        </w:rPr>
        <w:t>为确保软件的质量符合预期要求，由生产方或用户方等委托第三方检验检测机构进行测试，对其质量特性进行系统评估的软件产品。样品一般包括程序、数据和文档，通常以软件安装包、软件信息系统、源代码、用户文档集等形式呈现。</w:t>
      </w:r>
    </w:p>
    <w:p w14:paraId="2540DDED" w14:textId="77777777" w:rsidR="00551619" w:rsidRDefault="00551619">
      <w:pPr>
        <w:pStyle w:val="afffffffffffa"/>
        <w:rPr>
          <w:rFonts w:ascii="黑体" w:eastAsia="黑体" w:hAnsi="黑体" w:hint="eastAsia"/>
        </w:rPr>
      </w:pPr>
    </w:p>
    <w:p w14:paraId="448EA37D" w14:textId="77777777" w:rsidR="00551619" w:rsidRDefault="00000000">
      <w:pPr>
        <w:pStyle w:val="afffffffffffa"/>
        <w:numPr>
          <w:ilvl w:val="0"/>
          <w:numId w:val="0"/>
        </w:numPr>
        <w:ind w:firstLineChars="200" w:firstLine="420"/>
        <w:rPr>
          <w:rFonts w:ascii="黑体" w:eastAsia="黑体" w:hAnsi="黑体" w:hint="eastAsia"/>
        </w:rPr>
      </w:pPr>
      <w:r>
        <w:rPr>
          <w:rFonts w:ascii="黑体" w:eastAsia="黑体" w:hAnsi="黑体" w:hint="eastAsia"/>
        </w:rPr>
        <w:t>用户文档集  user documentation</w:t>
      </w:r>
    </w:p>
    <w:p w14:paraId="2F22DCCF" w14:textId="77777777" w:rsidR="00551619" w:rsidRDefault="00000000">
      <w:pPr>
        <w:pStyle w:val="afffffb"/>
        <w:ind w:firstLine="420"/>
      </w:pPr>
      <w:r>
        <w:rPr>
          <w:rFonts w:hint="eastAsia"/>
        </w:rPr>
        <w:t>随同软件提供的协助用户使用该软件的信息，是样品的一部分，通常以电子文档或纸质件的形式出现。</w:t>
      </w:r>
    </w:p>
    <w:p w14:paraId="677DC857" w14:textId="77777777" w:rsidR="00551619" w:rsidRDefault="00000000">
      <w:pPr>
        <w:pStyle w:val="afffffb"/>
        <w:ind w:firstLine="420"/>
      </w:pPr>
      <w:r>
        <w:rPr>
          <w:rFonts w:hint="eastAsia"/>
        </w:rPr>
        <w:t>[来源：GB∕T 25000.51-2016，4.1.26，有修改]</w:t>
      </w:r>
    </w:p>
    <w:p w14:paraId="5F7B94F5" w14:textId="77777777" w:rsidR="00551619" w:rsidRDefault="00000000">
      <w:pPr>
        <w:pStyle w:val="affc"/>
        <w:spacing w:before="312" w:after="312"/>
      </w:pPr>
      <w:r>
        <w:rPr>
          <w:rFonts w:hint="eastAsia"/>
        </w:rPr>
        <w:t xml:space="preserve"> </w:t>
      </w:r>
      <w:bookmarkStart w:id="43" w:name="_Toc20991"/>
      <w:r>
        <w:rPr>
          <w:rFonts w:hint="eastAsia"/>
        </w:rPr>
        <w:t>通用要求</w:t>
      </w:r>
      <w:bookmarkEnd w:id="43"/>
    </w:p>
    <w:p w14:paraId="230E75AA" w14:textId="77777777" w:rsidR="00551619" w:rsidRDefault="00000000">
      <w:pPr>
        <w:pStyle w:val="afffffffff4"/>
      </w:pPr>
      <w:r>
        <w:rPr>
          <w:rFonts w:hint="eastAsia"/>
        </w:rPr>
        <w:t>检验检测机构负责样品的接收、记录、确认、保存、检测、处置等。</w:t>
      </w:r>
    </w:p>
    <w:p w14:paraId="7CC4BB7E" w14:textId="77777777" w:rsidR="00551619" w:rsidRDefault="00000000">
      <w:pPr>
        <w:pStyle w:val="afffffffff4"/>
      </w:pPr>
      <w:r>
        <w:rPr>
          <w:rFonts w:hint="eastAsia"/>
        </w:rPr>
        <w:t>检验检测机构应配备专门的物理区域、存储介质、服务器或信息管理系统，用于样品的保存及管理。</w:t>
      </w:r>
    </w:p>
    <w:p w14:paraId="2259CE95" w14:textId="77777777" w:rsidR="00551619" w:rsidRDefault="00000000">
      <w:pPr>
        <w:pStyle w:val="afffffffff4"/>
      </w:pPr>
      <w:r>
        <w:rPr>
          <w:rFonts w:hint="eastAsia"/>
        </w:rPr>
        <w:t>检验检测机构应对电子形式存在的样品采取备份措施。</w:t>
      </w:r>
    </w:p>
    <w:p w14:paraId="6A56DCB4" w14:textId="77777777" w:rsidR="00551619" w:rsidRDefault="00000000">
      <w:pPr>
        <w:pStyle w:val="afffffffff4"/>
      </w:pPr>
      <w:r>
        <w:rPr>
          <w:rFonts w:hint="eastAsia"/>
        </w:rPr>
        <w:t>检验检测机构应对样品的来源、用途、委托方等相关信息保密。</w:t>
      </w:r>
    </w:p>
    <w:p w14:paraId="215DD689" w14:textId="77777777" w:rsidR="00551619" w:rsidRDefault="00000000">
      <w:pPr>
        <w:pStyle w:val="affc"/>
        <w:keepNext/>
        <w:spacing w:before="312" w:after="312"/>
      </w:pPr>
      <w:bookmarkStart w:id="44" w:name="_Toc647"/>
      <w:r>
        <w:rPr>
          <w:rFonts w:hint="eastAsia"/>
        </w:rPr>
        <w:lastRenderedPageBreak/>
        <w:t>接收和确认</w:t>
      </w:r>
      <w:bookmarkEnd w:id="44"/>
    </w:p>
    <w:p w14:paraId="27FC03E3" w14:textId="77777777" w:rsidR="00551619" w:rsidRDefault="00000000">
      <w:pPr>
        <w:pStyle w:val="afffffffff4"/>
        <w:rPr>
          <w:szCs w:val="21"/>
        </w:rPr>
      </w:pPr>
      <w:r>
        <w:rPr>
          <w:rFonts w:hint="eastAsia"/>
          <w:szCs w:val="21"/>
        </w:rPr>
        <w:t>检验检测机构在接收样品时，对电子样品应进行病毒检测，检测通过后</w:t>
      </w:r>
      <w:r>
        <w:rPr>
          <w:rFonts w:hint="eastAsia"/>
          <w:color w:val="000000"/>
          <w:szCs w:val="21"/>
        </w:rPr>
        <w:t>详细记录被测样品信息，</w:t>
      </w:r>
      <w:r>
        <w:rPr>
          <w:rFonts w:hint="eastAsia"/>
          <w:szCs w:val="21"/>
        </w:rPr>
        <w:t>包括但不限于：</w:t>
      </w:r>
    </w:p>
    <w:p w14:paraId="0A2DE533" w14:textId="77777777" w:rsidR="00551619" w:rsidRDefault="00000000">
      <w:pPr>
        <w:pStyle w:val="af5"/>
        <w:rPr>
          <w:color w:val="000000"/>
          <w:szCs w:val="21"/>
        </w:rPr>
      </w:pPr>
      <w:r>
        <w:rPr>
          <w:rFonts w:hAnsi="宋体" w:cs="宋体" w:hint="eastAsia"/>
          <w:szCs w:val="21"/>
        </w:rPr>
        <w:t>样品标识：</w:t>
      </w:r>
      <w:r>
        <w:rPr>
          <w:rFonts w:hint="eastAsia"/>
          <w:szCs w:val="21"/>
        </w:rPr>
        <w:t>样品名称、版本号、</w:t>
      </w:r>
      <w:r>
        <w:rPr>
          <w:rFonts w:hAnsi="宋体" w:cs="宋体" w:hint="eastAsia"/>
          <w:szCs w:val="21"/>
        </w:rPr>
        <w:t>样品</w:t>
      </w:r>
      <w:r>
        <w:rPr>
          <w:rFonts w:hAnsi="宋体" w:cs="宋体" w:hint="eastAsia"/>
          <w:szCs w:val="21"/>
          <w:lang w:val="zh-CN"/>
        </w:rPr>
        <w:t>编号</w:t>
      </w:r>
      <w:r>
        <w:rPr>
          <w:rFonts w:hAnsi="宋体" w:cs="宋体" w:hint="eastAsia"/>
          <w:szCs w:val="21"/>
        </w:rPr>
        <w:t>等</w:t>
      </w:r>
      <w:r>
        <w:rPr>
          <w:rFonts w:hint="eastAsia"/>
          <w:szCs w:val="21"/>
        </w:rPr>
        <w:t>，</w:t>
      </w:r>
      <w:r>
        <w:rPr>
          <w:rFonts w:hAnsi="宋体" w:cs="宋体" w:hint="eastAsia"/>
          <w:szCs w:val="21"/>
        </w:rPr>
        <w:t>如委托方未给出版本号，可采用样品接收时间、指定版本号等方式予以明确。实物样品应拍照记录，电子样品应通过计算</w:t>
      </w:r>
      <w:proofErr w:type="gramStart"/>
      <w:r>
        <w:rPr>
          <w:rFonts w:hAnsi="宋体" w:cs="宋体" w:hint="eastAsia"/>
          <w:szCs w:val="21"/>
        </w:rPr>
        <w:t>哈希值等</w:t>
      </w:r>
      <w:proofErr w:type="gramEnd"/>
      <w:r>
        <w:rPr>
          <w:rFonts w:hAnsi="宋体" w:cs="宋体" w:hint="eastAsia"/>
          <w:szCs w:val="21"/>
        </w:rPr>
        <w:t>方式记录</w:t>
      </w:r>
      <w:r>
        <w:rPr>
          <w:rFonts w:hint="eastAsia"/>
          <w:szCs w:val="21"/>
        </w:rPr>
        <w:t>；</w:t>
      </w:r>
    </w:p>
    <w:p w14:paraId="1DBE7ED1" w14:textId="77777777" w:rsidR="00551619" w:rsidRDefault="00000000">
      <w:pPr>
        <w:pStyle w:val="af5"/>
        <w:rPr>
          <w:color w:val="000000"/>
          <w:szCs w:val="21"/>
        </w:rPr>
      </w:pPr>
      <w:r>
        <w:rPr>
          <w:rFonts w:hAnsi="宋体" w:cs="宋体" w:hint="eastAsia"/>
          <w:szCs w:val="21"/>
        </w:rPr>
        <w:t>样品状态：记录送检样品的存贮介质</w:t>
      </w:r>
      <w:r>
        <w:rPr>
          <w:rFonts w:hint="eastAsia"/>
          <w:szCs w:val="21"/>
        </w:rPr>
        <w:t>；</w:t>
      </w:r>
    </w:p>
    <w:p w14:paraId="3013CEA0" w14:textId="77777777" w:rsidR="00551619" w:rsidRDefault="00000000">
      <w:pPr>
        <w:pStyle w:val="af5"/>
        <w:rPr>
          <w:szCs w:val="21"/>
        </w:rPr>
      </w:pPr>
      <w:r>
        <w:rPr>
          <w:rFonts w:hint="eastAsia"/>
          <w:szCs w:val="21"/>
        </w:rPr>
        <w:t>样品病毒检测：</w:t>
      </w:r>
      <w:bookmarkStart w:id="45" w:name="OLE_LINK12"/>
      <w:bookmarkStart w:id="46" w:name="OLE_LINK3"/>
      <w:r>
        <w:rPr>
          <w:rFonts w:hAnsi="宋体" w:cs="宋体" w:hint="eastAsia"/>
          <w:szCs w:val="21"/>
        </w:rPr>
        <w:t>病毒检测工具的名称、版本、病毒库版本</w:t>
      </w:r>
      <w:bookmarkEnd w:id="45"/>
      <w:r>
        <w:rPr>
          <w:rFonts w:hAnsi="宋体" w:cs="宋体" w:hint="eastAsia"/>
          <w:szCs w:val="21"/>
        </w:rPr>
        <w:t>等，以及病毒检测结果</w:t>
      </w:r>
      <w:bookmarkEnd w:id="46"/>
      <w:r>
        <w:rPr>
          <w:rFonts w:hint="eastAsia"/>
          <w:szCs w:val="21"/>
        </w:rPr>
        <w:t>；</w:t>
      </w:r>
    </w:p>
    <w:p w14:paraId="02EA9A88" w14:textId="77777777" w:rsidR="00551619" w:rsidRDefault="00000000">
      <w:pPr>
        <w:pStyle w:val="af5"/>
        <w:rPr>
          <w:szCs w:val="21"/>
        </w:rPr>
      </w:pPr>
      <w:r>
        <w:rPr>
          <w:rFonts w:hint="eastAsia"/>
          <w:szCs w:val="21"/>
        </w:rPr>
        <w:t>委托信息：委托方的名称、地址等；</w:t>
      </w:r>
    </w:p>
    <w:p w14:paraId="7D37150A" w14:textId="77777777" w:rsidR="00551619" w:rsidRDefault="00000000">
      <w:pPr>
        <w:pStyle w:val="af5"/>
        <w:rPr>
          <w:szCs w:val="21"/>
        </w:rPr>
      </w:pPr>
      <w:r>
        <w:rPr>
          <w:rFonts w:hAnsi="宋体" w:cs="宋体" w:hint="eastAsia"/>
          <w:color w:val="000000"/>
          <w:szCs w:val="21"/>
          <w:lang w:bidi="ar"/>
        </w:rPr>
        <w:t>用户文档集：包括软件的应用范围和对象说明、安装过程指南、软件操作使用说明、技术说明书等</w:t>
      </w:r>
      <w:r>
        <w:rPr>
          <w:rFonts w:hint="eastAsia"/>
          <w:szCs w:val="21"/>
        </w:rPr>
        <w:t>；</w:t>
      </w:r>
    </w:p>
    <w:p w14:paraId="452F2555" w14:textId="77777777" w:rsidR="00551619" w:rsidRDefault="00000000">
      <w:pPr>
        <w:pStyle w:val="af5"/>
        <w:rPr>
          <w:rFonts w:hAnsi="宋体" w:cs="宋体" w:hint="eastAsia"/>
          <w:color w:val="000000"/>
          <w:szCs w:val="21"/>
          <w:lang w:bidi="ar"/>
        </w:rPr>
      </w:pPr>
      <w:r>
        <w:rPr>
          <w:rFonts w:hAnsi="宋体" w:cs="宋体" w:hint="eastAsia"/>
          <w:color w:val="000000"/>
          <w:szCs w:val="21"/>
          <w:lang w:bidi="ar"/>
        </w:rPr>
        <w:t>嵌入式软件应同时记录硬件的品牌、规格、型号、实物照片等信息。如需检验检测机构烧录嵌入式样品，应获取</w:t>
      </w:r>
      <w:r>
        <w:fldChar w:fldCharType="begin"/>
      </w:r>
      <w:r>
        <w:instrText xml:space="preserve"> HYPERLINK "https://www.baidu.com/s?rsv_idx=1&amp;wd=%E8%BD%AF%E4%BB%B6%E7%83%A7%E5%BD%95%E6%B5%81%E7%A8%8B&amp;fenlei=256&amp;usm=4&amp;ie=utf-8&amp;rsv_pq=85adeef0002d2d3e&amp;oq=%E8%BD%AF%E4%BB%B6%E7%83%A7%E5%BD%95%E6%B5%81%E7%A8%8B&amp;rsv_t=8322p6W2YbWzPQ9dVLkgMZvcmKvxtrINWeg2bb9TitCsXBKcG+JnbWQGASQ&amp;sa=re_dqa_zy" \t "https://www.baidu.com/_self" </w:instrText>
      </w:r>
      <w:r>
        <w:fldChar w:fldCharType="separate"/>
      </w:r>
      <w:r>
        <w:rPr>
          <w:rFonts w:hAnsi="宋体" w:cs="宋体"/>
          <w:color w:val="000000"/>
          <w:szCs w:val="21"/>
          <w:lang w:bidi="ar"/>
        </w:rPr>
        <w:t>烧录流程</w:t>
      </w:r>
      <w:r>
        <w:rPr>
          <w:rFonts w:hAnsi="宋体" w:cs="宋体"/>
          <w:color w:val="000000"/>
          <w:szCs w:val="21"/>
          <w:lang w:bidi="ar"/>
        </w:rPr>
        <w:fldChar w:fldCharType="end"/>
      </w:r>
      <w:r>
        <w:rPr>
          <w:rFonts w:hAnsi="宋体" w:cs="宋体" w:hint="eastAsia"/>
          <w:color w:val="000000"/>
          <w:szCs w:val="21"/>
          <w:lang w:bidi="ar"/>
        </w:rPr>
        <w:t>指导文档</w:t>
      </w:r>
      <w:r>
        <w:rPr>
          <w:rFonts w:hint="eastAsia"/>
          <w:szCs w:val="21"/>
        </w:rPr>
        <w:t>；</w:t>
      </w:r>
    </w:p>
    <w:p w14:paraId="3CB812A8" w14:textId="77777777" w:rsidR="00551619" w:rsidRDefault="00000000">
      <w:pPr>
        <w:pStyle w:val="af5"/>
        <w:rPr>
          <w:rFonts w:hAnsi="宋体" w:cs="宋体" w:hint="eastAsia"/>
          <w:color w:val="000000"/>
          <w:szCs w:val="21"/>
          <w:lang w:bidi="ar"/>
        </w:rPr>
      </w:pPr>
      <w:proofErr w:type="gramStart"/>
      <w:r>
        <w:rPr>
          <w:rFonts w:hAnsi="宋体" w:cs="宋体" w:hint="eastAsia"/>
          <w:color w:val="000000"/>
          <w:szCs w:val="21"/>
          <w:lang w:bidi="ar"/>
        </w:rPr>
        <w:t>样品检毕处置</w:t>
      </w:r>
      <w:proofErr w:type="gramEnd"/>
      <w:r>
        <w:rPr>
          <w:rFonts w:hAnsi="宋体" w:cs="宋体" w:hint="eastAsia"/>
          <w:color w:val="000000"/>
          <w:szCs w:val="21"/>
          <w:lang w:bidi="ar"/>
        </w:rPr>
        <w:t>方式：如存档、退还、销毁、卸载删除等；</w:t>
      </w:r>
    </w:p>
    <w:p w14:paraId="7CB09CA1" w14:textId="77777777" w:rsidR="00551619" w:rsidRDefault="00000000">
      <w:pPr>
        <w:pStyle w:val="af5"/>
        <w:rPr>
          <w:rFonts w:hAnsi="宋体" w:cs="宋体" w:hint="eastAsia"/>
          <w:color w:val="000000"/>
          <w:szCs w:val="21"/>
          <w:lang w:bidi="ar"/>
        </w:rPr>
      </w:pPr>
      <w:proofErr w:type="gramStart"/>
      <w:r>
        <w:rPr>
          <w:rFonts w:hAnsi="宋体" w:cs="宋体" w:hint="eastAsia"/>
          <w:szCs w:val="21"/>
        </w:rPr>
        <w:t>收样信息</w:t>
      </w:r>
      <w:proofErr w:type="gramEnd"/>
      <w:r>
        <w:rPr>
          <w:rFonts w:hAnsi="宋体" w:cs="宋体" w:hint="eastAsia"/>
          <w:szCs w:val="21"/>
        </w:rPr>
        <w:t>：</w:t>
      </w:r>
      <w:proofErr w:type="gramStart"/>
      <w:r>
        <w:rPr>
          <w:rFonts w:hAnsi="宋体" w:cs="宋体" w:hint="eastAsia"/>
          <w:szCs w:val="21"/>
        </w:rPr>
        <w:t>收样人</w:t>
      </w:r>
      <w:proofErr w:type="gramEnd"/>
      <w:r>
        <w:rPr>
          <w:rFonts w:hAnsi="宋体" w:cs="宋体" w:hint="eastAsia"/>
          <w:szCs w:val="21"/>
        </w:rPr>
        <w:t>、</w:t>
      </w:r>
      <w:proofErr w:type="gramStart"/>
      <w:r>
        <w:rPr>
          <w:rFonts w:hAnsi="宋体" w:cs="宋体" w:hint="eastAsia"/>
          <w:szCs w:val="21"/>
        </w:rPr>
        <w:t>收样日期</w:t>
      </w:r>
      <w:proofErr w:type="gramEnd"/>
      <w:r>
        <w:rPr>
          <w:rFonts w:hint="eastAsia"/>
          <w:szCs w:val="21"/>
        </w:rPr>
        <w:t>。</w:t>
      </w:r>
    </w:p>
    <w:p w14:paraId="1E75D862" w14:textId="77777777" w:rsidR="00551619" w:rsidRDefault="00000000">
      <w:pPr>
        <w:pStyle w:val="afffffffff4"/>
      </w:pPr>
      <w:r>
        <w:rPr>
          <w:rFonts w:hint="eastAsia"/>
        </w:rPr>
        <w:t>检验检测机构应确认样品测试的最低安装运行环境要求，并详细记录样品的实际测试环境，包括但不限于：</w:t>
      </w:r>
    </w:p>
    <w:p w14:paraId="29FADFE0" w14:textId="77777777" w:rsidR="00551619" w:rsidRDefault="00000000">
      <w:pPr>
        <w:pStyle w:val="af5"/>
        <w:numPr>
          <w:ilvl w:val="0"/>
          <w:numId w:val="32"/>
        </w:numPr>
      </w:pPr>
      <w:r>
        <w:rPr>
          <w:rFonts w:hint="eastAsia"/>
        </w:rPr>
        <w:t>服务器的操作系统、软硬件配置</w:t>
      </w:r>
      <w:bookmarkStart w:id="47" w:name="OLE_LINK9"/>
      <w:r>
        <w:rPr>
          <w:rFonts w:hint="eastAsia"/>
        </w:rPr>
        <w:t>、中间件等</w:t>
      </w:r>
      <w:bookmarkEnd w:id="47"/>
      <w:r>
        <w:rPr>
          <w:rFonts w:hint="eastAsia"/>
        </w:rPr>
        <w:t>；</w:t>
      </w:r>
    </w:p>
    <w:p w14:paraId="186B57AA" w14:textId="77777777" w:rsidR="00551619" w:rsidRDefault="00000000">
      <w:pPr>
        <w:pStyle w:val="af5"/>
        <w:numPr>
          <w:ilvl w:val="0"/>
          <w:numId w:val="32"/>
        </w:numPr>
      </w:pPr>
      <w:r>
        <w:rPr>
          <w:rFonts w:hint="eastAsia"/>
        </w:rPr>
        <w:t>客户端操作系统、软硬件配置、</w:t>
      </w:r>
      <w:bookmarkStart w:id="48" w:name="OLE_LINK10"/>
      <w:r>
        <w:rPr>
          <w:rFonts w:hint="eastAsia"/>
        </w:rPr>
        <w:t>中间件</w:t>
      </w:r>
      <w:bookmarkEnd w:id="48"/>
      <w:r>
        <w:rPr>
          <w:rFonts w:hint="eastAsia"/>
        </w:rPr>
        <w:t>等；</w:t>
      </w:r>
    </w:p>
    <w:p w14:paraId="690ECC94" w14:textId="77777777" w:rsidR="00551619" w:rsidRDefault="00000000">
      <w:pPr>
        <w:pStyle w:val="af5"/>
      </w:pPr>
      <w:r>
        <w:rPr>
          <w:rFonts w:hint="eastAsia"/>
        </w:rPr>
        <w:t>网络环境，如网络拓扑图、网络设备信息（名称、规格型号、基本配置信息、数量等）。</w:t>
      </w:r>
    </w:p>
    <w:p w14:paraId="77CB2FF7" w14:textId="77777777" w:rsidR="00551619" w:rsidRDefault="00000000">
      <w:pPr>
        <w:pStyle w:val="afffffffff4"/>
      </w:pPr>
      <w:r>
        <w:rPr>
          <w:rFonts w:cs="宋体" w:hint="eastAsia"/>
          <w:color w:val="000000"/>
          <w:szCs w:val="21"/>
        </w:rPr>
        <w:t>检验检测机构如从网站、手机应用市场等渠道自行获取软件样品，应确认样品真实性并保存确认记录。</w:t>
      </w:r>
    </w:p>
    <w:p w14:paraId="48FC0DA4" w14:textId="77777777" w:rsidR="00551619" w:rsidRDefault="00000000">
      <w:pPr>
        <w:pStyle w:val="afffffffff4"/>
      </w:pPr>
      <w:r>
        <w:rPr>
          <w:rFonts w:hAnsi="宋体" w:cs="宋体" w:hint="eastAsia"/>
          <w:color w:val="000000"/>
          <w:szCs w:val="21"/>
          <w:lang w:bidi="ar"/>
        </w:rPr>
        <w:t>涉及破坏性检测的样品，检验检测机构须确认是否需要备样</w:t>
      </w:r>
      <w:r>
        <w:rPr>
          <w:rFonts w:hint="eastAsia"/>
          <w:szCs w:val="21"/>
        </w:rPr>
        <w:t>。</w:t>
      </w:r>
    </w:p>
    <w:p w14:paraId="08A4309C" w14:textId="77777777" w:rsidR="00551619" w:rsidRDefault="00000000">
      <w:pPr>
        <w:pStyle w:val="afffffffff4"/>
        <w:rPr>
          <w:szCs w:val="21"/>
        </w:rPr>
      </w:pPr>
      <w:r>
        <w:rPr>
          <w:rFonts w:hint="eastAsia"/>
        </w:rPr>
        <w:t>样品及测试环境信息记录见《样品信息记录示例》（附录A），必要时可由</w:t>
      </w:r>
      <w:r>
        <w:rPr>
          <w:rFonts w:hint="eastAsia"/>
          <w:color w:val="000000" w:themeColor="text1"/>
        </w:rPr>
        <w:t>生产方、用户方</w:t>
      </w:r>
      <w:r>
        <w:rPr>
          <w:rFonts w:hint="eastAsia"/>
        </w:rPr>
        <w:t>、检验检测机构签字确认。</w:t>
      </w:r>
    </w:p>
    <w:p w14:paraId="1DE996F5" w14:textId="77777777" w:rsidR="00551619" w:rsidRDefault="00000000">
      <w:pPr>
        <w:pStyle w:val="afffffffff4"/>
        <w:rPr>
          <w:szCs w:val="21"/>
        </w:rPr>
      </w:pPr>
      <w:r>
        <w:rPr>
          <w:rFonts w:hint="eastAsia"/>
          <w:szCs w:val="21"/>
        </w:rPr>
        <w:t>如样品病毒检测或测试环境等不符合要求，检验检测机构应拒收。</w:t>
      </w:r>
    </w:p>
    <w:p w14:paraId="2550F705" w14:textId="77777777" w:rsidR="00551619" w:rsidRDefault="00000000">
      <w:pPr>
        <w:pStyle w:val="affc"/>
        <w:spacing w:before="312" w:after="312"/>
      </w:pPr>
      <w:bookmarkStart w:id="49" w:name="_Toc9721"/>
      <w:r>
        <w:rPr>
          <w:rFonts w:hint="eastAsia"/>
        </w:rPr>
        <w:t>保存和流转</w:t>
      </w:r>
      <w:bookmarkEnd w:id="49"/>
    </w:p>
    <w:p w14:paraId="2E212F45" w14:textId="77777777" w:rsidR="00551619" w:rsidRDefault="00000000">
      <w:pPr>
        <w:pStyle w:val="afffffffff4"/>
      </w:pPr>
      <w:r>
        <w:rPr>
          <w:rFonts w:hint="eastAsia"/>
        </w:rPr>
        <w:t>检验检测机构在保存样品时，应确保未授权人员无法接触、修改、拷贝样品，或用作他途。必要时可采用以下方式：</w:t>
      </w:r>
    </w:p>
    <w:p w14:paraId="4A1F233D" w14:textId="77777777" w:rsidR="00551619" w:rsidRDefault="00000000">
      <w:pPr>
        <w:pStyle w:val="af5"/>
        <w:numPr>
          <w:ilvl w:val="0"/>
          <w:numId w:val="33"/>
        </w:numPr>
      </w:pPr>
      <w:r>
        <w:rPr>
          <w:rFonts w:hint="eastAsia"/>
        </w:rPr>
        <w:t>采用加密技术或防拷贝技术对电子样品进行处理，如加密软件、防复制软件等；</w:t>
      </w:r>
    </w:p>
    <w:p w14:paraId="2797A557" w14:textId="77777777" w:rsidR="00551619" w:rsidRDefault="00000000">
      <w:pPr>
        <w:pStyle w:val="af5"/>
      </w:pPr>
      <w:r>
        <w:rPr>
          <w:rFonts w:hint="eastAsia"/>
        </w:rPr>
        <w:t>客户端软件由指定人员负责样品安装；</w:t>
      </w:r>
    </w:p>
    <w:p w14:paraId="7FAECDB3" w14:textId="77777777" w:rsidR="00551619" w:rsidRDefault="00000000">
      <w:pPr>
        <w:pStyle w:val="af5"/>
      </w:pPr>
      <w:r>
        <w:rPr>
          <w:rFonts w:hint="eastAsia"/>
        </w:rPr>
        <w:t>定期检查样品管理信息系统和后台日志，防止未授权操作；</w:t>
      </w:r>
    </w:p>
    <w:p w14:paraId="701636B9" w14:textId="77777777" w:rsidR="00551619" w:rsidRDefault="00000000">
      <w:pPr>
        <w:pStyle w:val="af5"/>
      </w:pPr>
      <w:r>
        <w:rPr>
          <w:rFonts w:hint="eastAsia"/>
        </w:rPr>
        <w:t>待检、在检、</w:t>
      </w:r>
      <w:bookmarkStart w:id="50" w:name="OLE_LINK4"/>
      <w:proofErr w:type="gramStart"/>
      <w:r>
        <w:rPr>
          <w:rFonts w:hAnsi="宋体" w:cs="宋体" w:hint="eastAsia"/>
          <w:szCs w:val="21"/>
        </w:rPr>
        <w:t>检毕</w:t>
      </w:r>
      <w:bookmarkEnd w:id="50"/>
      <w:r>
        <w:rPr>
          <w:rFonts w:hAnsi="宋体" w:cs="宋体" w:hint="eastAsia"/>
          <w:szCs w:val="21"/>
        </w:rPr>
        <w:t>样品</w:t>
      </w:r>
      <w:proofErr w:type="gramEnd"/>
      <w:r>
        <w:rPr>
          <w:rFonts w:hAnsi="宋体" w:cs="宋体" w:hint="eastAsia"/>
          <w:szCs w:val="21"/>
        </w:rPr>
        <w:t>应独立存放管理</w:t>
      </w:r>
      <w:r>
        <w:rPr>
          <w:rFonts w:hint="eastAsia"/>
        </w:rPr>
        <w:t>。</w:t>
      </w:r>
    </w:p>
    <w:p w14:paraId="1F3E4A39" w14:textId="77777777" w:rsidR="00551619" w:rsidRDefault="00000000">
      <w:pPr>
        <w:pStyle w:val="afffffffff4"/>
      </w:pPr>
      <w:r>
        <w:rPr>
          <w:rFonts w:hint="eastAsia"/>
        </w:rPr>
        <w:t>样品在流转时，</w:t>
      </w:r>
      <w:r>
        <w:rPr>
          <w:rFonts w:hAnsi="宋体" w:cs="宋体"/>
          <w:szCs w:val="21"/>
        </w:rPr>
        <w:t>交接人员</w:t>
      </w:r>
      <w:r>
        <w:rPr>
          <w:rFonts w:hAnsi="宋体" w:cs="宋体" w:hint="eastAsia"/>
          <w:szCs w:val="21"/>
        </w:rPr>
        <w:t>应</w:t>
      </w:r>
      <w:r>
        <w:rPr>
          <w:rFonts w:hint="eastAsia"/>
        </w:rPr>
        <w:t>检查样品的完整性、可用性和一致性</w:t>
      </w:r>
      <w:r>
        <w:rPr>
          <w:rFonts w:hAnsi="宋体" w:cs="宋体" w:hint="eastAsia"/>
          <w:szCs w:val="21"/>
        </w:rPr>
        <w:t>。</w:t>
      </w:r>
    </w:p>
    <w:p w14:paraId="33B23FA7" w14:textId="77777777" w:rsidR="00551619" w:rsidRDefault="00000000">
      <w:pPr>
        <w:pStyle w:val="affc"/>
        <w:spacing w:before="312" w:after="312"/>
      </w:pPr>
      <w:bookmarkStart w:id="51" w:name="_Toc26229"/>
      <w:r>
        <w:rPr>
          <w:rFonts w:hint="eastAsia"/>
        </w:rPr>
        <w:t>样品的缺陷版本管理</w:t>
      </w:r>
      <w:bookmarkEnd w:id="51"/>
    </w:p>
    <w:p w14:paraId="5840C66E" w14:textId="77777777" w:rsidR="00551619" w:rsidRDefault="00000000">
      <w:pPr>
        <w:pStyle w:val="afffffffff4"/>
      </w:pPr>
      <w:r>
        <w:rPr>
          <w:rFonts w:hint="eastAsia"/>
        </w:rPr>
        <w:t>检验检测机构在检测过程中发现的样品缺陷应详细记录，如因样品缺陷导致检测遇阻时，不得自行对样品进行改动，应及时通知委托方处理。</w:t>
      </w:r>
    </w:p>
    <w:p w14:paraId="48093EDB" w14:textId="77777777" w:rsidR="00551619" w:rsidRDefault="00000000">
      <w:pPr>
        <w:pStyle w:val="afffffffff4"/>
      </w:pPr>
      <w:r>
        <w:rPr>
          <w:rFonts w:hAnsi="宋体" w:cs="宋体" w:hint="eastAsia"/>
          <w:szCs w:val="21"/>
        </w:rPr>
        <w:t>如存在回归测试，检验检测机构应如实记录回归后的样品信息，并做好版本管理，</w:t>
      </w:r>
      <w:r>
        <w:rPr>
          <w:rFonts w:hint="eastAsia"/>
        </w:rPr>
        <w:t>记录</w:t>
      </w:r>
      <w:proofErr w:type="gramStart"/>
      <w:r>
        <w:rPr>
          <w:rFonts w:hint="eastAsia"/>
        </w:rPr>
        <w:t>模版见《样品信息记录示例》</w:t>
      </w:r>
      <w:proofErr w:type="gramEnd"/>
      <w:r>
        <w:rPr>
          <w:rFonts w:hint="eastAsia"/>
        </w:rPr>
        <w:t>（附录A）</w:t>
      </w:r>
      <w:r>
        <w:rPr>
          <w:rFonts w:hAnsi="宋体" w:cs="宋体" w:hint="eastAsia"/>
          <w:szCs w:val="21"/>
        </w:rPr>
        <w:t>。</w:t>
      </w:r>
    </w:p>
    <w:p w14:paraId="25BD29AF" w14:textId="77777777" w:rsidR="00551619" w:rsidRDefault="00000000">
      <w:pPr>
        <w:pStyle w:val="affc"/>
        <w:spacing w:before="312" w:after="312"/>
      </w:pPr>
      <w:bookmarkStart w:id="52" w:name="_Toc1720"/>
      <w:proofErr w:type="gramStart"/>
      <w:r>
        <w:rPr>
          <w:rFonts w:hint="eastAsia"/>
        </w:rPr>
        <w:lastRenderedPageBreak/>
        <w:t>检毕处置</w:t>
      </w:r>
      <w:bookmarkEnd w:id="52"/>
      <w:proofErr w:type="gramEnd"/>
    </w:p>
    <w:p w14:paraId="64F4D50C" w14:textId="77777777" w:rsidR="00551619" w:rsidRDefault="00000000">
      <w:pPr>
        <w:pStyle w:val="afffffffff4"/>
      </w:pPr>
      <w:r>
        <w:rPr>
          <w:rFonts w:hint="eastAsia"/>
        </w:rPr>
        <w:t>检验检测机构在样品检测结束后，相关记录如测试方案、测试用例、测试脚本、测试数据、缺陷列表、工程文档、沟通记录等过程材料，均应归档。</w:t>
      </w:r>
    </w:p>
    <w:p w14:paraId="1F9E0939" w14:textId="77777777" w:rsidR="00551619" w:rsidRDefault="00000000">
      <w:pPr>
        <w:pStyle w:val="afffffffff4"/>
      </w:pPr>
      <w:r>
        <w:rPr>
          <w:rFonts w:hint="eastAsia"/>
        </w:rPr>
        <w:t>检验检测机构对检测结果无异议的样品，应及时退还。当委托方对检测结果有异议时，应在异议处置结束后退还样品。样品的退还应有记录，退还可采取如下方式：</w:t>
      </w:r>
    </w:p>
    <w:p w14:paraId="0CD49DB6" w14:textId="77777777" w:rsidR="00551619" w:rsidRDefault="00000000">
      <w:pPr>
        <w:pStyle w:val="af5"/>
        <w:numPr>
          <w:ilvl w:val="0"/>
          <w:numId w:val="34"/>
        </w:numPr>
      </w:pPr>
      <w:r>
        <w:rPr>
          <w:rFonts w:hint="eastAsia"/>
        </w:rPr>
        <w:t>以光盘、硬盘或纸质文档等形式存在的实物样品，可直接退还；</w:t>
      </w:r>
    </w:p>
    <w:p w14:paraId="53B305F7" w14:textId="77777777" w:rsidR="00551619" w:rsidRDefault="00000000">
      <w:pPr>
        <w:pStyle w:val="af5"/>
        <w:numPr>
          <w:ilvl w:val="0"/>
          <w:numId w:val="34"/>
        </w:numPr>
      </w:pPr>
      <w:r>
        <w:rPr>
          <w:rFonts w:hint="eastAsia"/>
        </w:rPr>
        <w:t>实施过破坏性检测的样品和备样，可与委托方确认是否退还；</w:t>
      </w:r>
    </w:p>
    <w:p w14:paraId="15F8AD13" w14:textId="77777777" w:rsidR="00551619" w:rsidRDefault="00000000">
      <w:pPr>
        <w:pStyle w:val="af5"/>
      </w:pPr>
      <w:r>
        <w:rPr>
          <w:rFonts w:hint="eastAsia"/>
        </w:rPr>
        <w:t>软件安装包、运行程序、源代码、电子文档等电子类样品，应及时删除或卸载，并将检测设备和检测环境恢复至检测前状态，确保不影响后续样品的检测，必要时可重新安装操作系统；</w:t>
      </w:r>
    </w:p>
    <w:p w14:paraId="00146B4D" w14:textId="77777777" w:rsidR="00551619" w:rsidRDefault="00000000">
      <w:pPr>
        <w:pStyle w:val="af5"/>
      </w:pPr>
      <w:r>
        <w:rPr>
          <w:rFonts w:hint="eastAsia"/>
        </w:rPr>
        <w:t>B/S架构的样品，检验检测机构应及时沟通，删除或修改检测期间生成的账号、密码等信息。</w:t>
      </w:r>
    </w:p>
    <w:p w14:paraId="2A6521B2" w14:textId="77777777" w:rsidR="00551619" w:rsidRDefault="00000000">
      <w:pPr>
        <w:pStyle w:val="afffffffff4"/>
      </w:pPr>
      <w:r>
        <w:rPr>
          <w:rFonts w:hint="eastAsia"/>
        </w:rPr>
        <w:t>暂未明确样品处置方式的，检验检测机构应至少保存6个月，</w:t>
      </w:r>
      <w:proofErr w:type="gramStart"/>
      <w:r>
        <w:rPr>
          <w:rFonts w:hint="eastAsia"/>
        </w:rPr>
        <w:t>待明确</w:t>
      </w:r>
      <w:proofErr w:type="gramEnd"/>
      <w:r>
        <w:rPr>
          <w:rFonts w:hint="eastAsia"/>
        </w:rPr>
        <w:t>处置方式后再按照8.2的要求处置样品。</w:t>
      </w:r>
    </w:p>
    <w:p w14:paraId="04CA7067" w14:textId="77777777" w:rsidR="00551619" w:rsidRDefault="00000000">
      <w:pPr>
        <w:pStyle w:val="afffffffff4"/>
      </w:pPr>
      <w:r>
        <w:rPr>
          <w:rFonts w:hint="eastAsia"/>
        </w:rPr>
        <w:t>样品如无须退还，检验检测机构可自行处置。</w:t>
      </w:r>
    </w:p>
    <w:p w14:paraId="6546CC26" w14:textId="77777777" w:rsidR="00551619" w:rsidRDefault="00000000">
      <w:pPr>
        <w:pStyle w:val="afffffffff4"/>
      </w:pPr>
      <w:r>
        <w:rPr>
          <w:rFonts w:hint="eastAsia"/>
        </w:rPr>
        <w:t>样品管理流程图见附录B。</w:t>
      </w:r>
    </w:p>
    <w:p w14:paraId="6812B880" w14:textId="77777777" w:rsidR="00551619" w:rsidRDefault="00551619">
      <w:pPr>
        <w:pStyle w:val="afffffffff4"/>
        <w:sectPr w:rsidR="00551619">
          <w:headerReference w:type="even" r:id="rId18"/>
          <w:headerReference w:type="default" r:id="rId19"/>
          <w:footerReference w:type="even" r:id="rId20"/>
          <w:footerReference w:type="default" r:id="rId21"/>
          <w:pgSz w:w="11906" w:h="16838"/>
          <w:pgMar w:top="1928" w:right="1134" w:bottom="1134" w:left="1134" w:header="1418" w:footer="1134" w:gutter="284"/>
          <w:pgNumType w:start="1"/>
          <w:cols w:space="425"/>
          <w:formProt w:val="0"/>
          <w:docGrid w:type="lines" w:linePitch="312"/>
        </w:sectPr>
      </w:pPr>
    </w:p>
    <w:p w14:paraId="313CF984" w14:textId="77777777" w:rsidR="00551619" w:rsidRDefault="00551619">
      <w:pPr>
        <w:pStyle w:val="af8"/>
        <w:rPr>
          <w:rFonts w:hint="eastAsia"/>
        </w:rPr>
      </w:pPr>
      <w:bookmarkStart w:id="53" w:name="BookMark5"/>
      <w:bookmarkEnd w:id="18"/>
    </w:p>
    <w:p w14:paraId="0B3D0FD4" w14:textId="77777777" w:rsidR="00551619" w:rsidRDefault="00551619">
      <w:pPr>
        <w:pStyle w:val="afe"/>
      </w:pPr>
    </w:p>
    <w:p w14:paraId="4094E772" w14:textId="77777777" w:rsidR="00551619" w:rsidRDefault="00000000">
      <w:pPr>
        <w:pStyle w:val="aff3"/>
        <w:spacing w:after="156"/>
      </w:pPr>
      <w:bookmarkStart w:id="54" w:name="_Toc6714"/>
      <w:r>
        <w:br/>
      </w:r>
      <w:r>
        <w:rPr>
          <w:rFonts w:hint="eastAsia"/>
        </w:rPr>
        <w:t>（资料性）</w:t>
      </w:r>
      <w:r>
        <w:br/>
      </w:r>
      <w:r>
        <w:rPr>
          <w:rFonts w:hint="eastAsia"/>
        </w:rPr>
        <w:t>样品信息记录示例</w:t>
      </w:r>
      <w:bookmarkEnd w:id="54"/>
    </w:p>
    <w:p w14:paraId="2B7FD96E" w14:textId="77777777" w:rsidR="00551619" w:rsidRDefault="00000000">
      <w:pPr>
        <w:pStyle w:val="afffffb"/>
        <w:ind w:firstLineChars="0" w:firstLine="0"/>
      </w:pPr>
      <w:r>
        <w:rPr>
          <w:rFonts w:hAnsi="宋体" w:cs="宋体" w:hint="eastAsia"/>
          <w:szCs w:val="21"/>
        </w:rPr>
        <w:t>样品信息记录见表A.1</w:t>
      </w:r>
      <w:r>
        <w:rPr>
          <w:rFonts w:hint="eastAsia"/>
        </w:rPr>
        <w:t>。</w:t>
      </w:r>
    </w:p>
    <w:p w14:paraId="62C522B5" w14:textId="77777777" w:rsidR="00551619" w:rsidRDefault="00000000">
      <w:pPr>
        <w:pStyle w:val="afffffb"/>
        <w:spacing w:beforeLines="50" w:before="156" w:afterLines="50" w:after="156"/>
        <w:ind w:firstLineChars="0" w:firstLine="0"/>
        <w:jc w:val="center"/>
        <w:rPr>
          <w:rFonts w:ascii="黑体" w:eastAsia="黑体"/>
          <w:color w:val="000000"/>
        </w:rPr>
      </w:pPr>
      <w:r>
        <w:rPr>
          <w:rFonts w:ascii="黑体" w:eastAsia="黑体" w:hint="eastAsia"/>
          <w:color w:val="000000"/>
        </w:rPr>
        <w:t>表A.1  样品信息记录</w:t>
      </w:r>
    </w:p>
    <w:tbl>
      <w:tblPr>
        <w:tblW w:w="1018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014"/>
        <w:gridCol w:w="1116"/>
        <w:gridCol w:w="975"/>
        <w:gridCol w:w="1534"/>
        <w:gridCol w:w="1241"/>
        <w:gridCol w:w="1017"/>
        <w:gridCol w:w="1596"/>
        <w:gridCol w:w="1691"/>
      </w:tblGrid>
      <w:tr w:rsidR="00551619" w14:paraId="43C9DF36" w14:textId="77777777">
        <w:trPr>
          <w:trHeight w:val="165"/>
          <w:jc w:val="center"/>
        </w:trPr>
        <w:tc>
          <w:tcPr>
            <w:tcW w:w="2130" w:type="dxa"/>
            <w:gridSpan w:val="2"/>
            <w:vMerge w:val="restart"/>
            <w:shd w:val="clear" w:color="auto" w:fill="FFFFFF"/>
            <w:vAlign w:val="center"/>
          </w:tcPr>
          <w:p w14:paraId="3FD15A1D" w14:textId="77777777" w:rsidR="00551619" w:rsidRDefault="00000000">
            <w:pPr>
              <w:snapToGrid w:val="0"/>
              <w:jc w:val="center"/>
              <w:rPr>
                <w:rFonts w:ascii="宋体" w:hAnsi="宋体" w:hint="eastAsia"/>
                <w:color w:val="000000"/>
                <w:sz w:val="18"/>
                <w:szCs w:val="18"/>
              </w:rPr>
            </w:pPr>
            <w:r>
              <w:rPr>
                <w:rFonts w:ascii="宋体" w:hAnsi="宋体" w:hint="eastAsia"/>
                <w:color w:val="000000"/>
                <w:sz w:val="18"/>
                <w:szCs w:val="18"/>
              </w:rPr>
              <w:t>样品</w:t>
            </w:r>
            <w:r>
              <w:rPr>
                <w:rFonts w:ascii="宋体" w:hAnsi="宋体" w:hint="eastAsia"/>
                <w:color w:val="000000"/>
                <w:sz w:val="18"/>
                <w:szCs w:val="18"/>
                <w:lang w:val="zh-CN"/>
              </w:rPr>
              <w:t>名称</w:t>
            </w:r>
            <w:r>
              <w:rPr>
                <w:rFonts w:ascii="宋体" w:hAnsi="宋体" w:hint="eastAsia"/>
                <w:color w:val="000000"/>
                <w:sz w:val="18"/>
                <w:szCs w:val="18"/>
              </w:rPr>
              <w:t>及版本号</w:t>
            </w:r>
          </w:p>
        </w:tc>
        <w:tc>
          <w:tcPr>
            <w:tcW w:w="4767" w:type="dxa"/>
            <w:gridSpan w:val="4"/>
            <w:vMerge w:val="restart"/>
            <w:vAlign w:val="center"/>
          </w:tcPr>
          <w:p w14:paraId="5D7AD4A3" w14:textId="77777777" w:rsidR="00551619" w:rsidRDefault="00000000">
            <w:pPr>
              <w:snapToGrid w:val="0"/>
              <w:rPr>
                <w:rFonts w:ascii="宋体" w:hAnsi="宋体" w:hint="eastAsia"/>
                <w:color w:val="000000"/>
                <w:sz w:val="18"/>
                <w:szCs w:val="18"/>
              </w:rPr>
            </w:pPr>
            <w:r>
              <w:rPr>
                <w:rFonts w:ascii="宋体" w:hAnsi="宋体" w:hint="eastAsia"/>
                <w:i/>
                <w:iCs/>
                <w:color w:val="000000"/>
                <w:sz w:val="18"/>
                <w:szCs w:val="18"/>
                <w:lang w:val="zh-CN"/>
              </w:rPr>
              <w:t>XXX软件系统</w:t>
            </w:r>
            <w:r>
              <w:rPr>
                <w:rFonts w:ascii="宋体" w:hAnsi="宋体" w:hint="eastAsia"/>
                <w:i/>
                <w:iCs/>
                <w:color w:val="000000"/>
                <w:sz w:val="18"/>
                <w:szCs w:val="18"/>
              </w:rPr>
              <w:t xml:space="preserve"> V1.0</w:t>
            </w:r>
          </w:p>
        </w:tc>
        <w:tc>
          <w:tcPr>
            <w:tcW w:w="3287" w:type="dxa"/>
            <w:gridSpan w:val="2"/>
            <w:vAlign w:val="center"/>
          </w:tcPr>
          <w:p w14:paraId="4C3C63B4" w14:textId="77777777" w:rsidR="00551619" w:rsidRDefault="00000000">
            <w:pPr>
              <w:snapToGrid w:val="0"/>
              <w:jc w:val="center"/>
              <w:rPr>
                <w:rFonts w:ascii="宋体" w:hAnsi="宋体" w:hint="eastAsia"/>
                <w:color w:val="000000"/>
                <w:sz w:val="18"/>
                <w:szCs w:val="18"/>
                <w:lang w:val="zh-CN"/>
              </w:rPr>
            </w:pPr>
            <w:r>
              <w:rPr>
                <w:rFonts w:ascii="宋体" w:hAnsi="宋体" w:hint="eastAsia"/>
                <w:color w:val="000000"/>
                <w:sz w:val="18"/>
                <w:szCs w:val="18"/>
              </w:rPr>
              <w:t>样品</w:t>
            </w:r>
            <w:r>
              <w:rPr>
                <w:rFonts w:ascii="宋体" w:hAnsi="宋体" w:hint="eastAsia"/>
                <w:color w:val="000000"/>
                <w:sz w:val="18"/>
                <w:szCs w:val="18"/>
                <w:lang w:val="zh-CN"/>
              </w:rPr>
              <w:t>编号（</w:t>
            </w:r>
            <w:r>
              <w:rPr>
                <w:rFonts w:ascii="宋体" w:hAnsi="宋体" w:hint="eastAsia"/>
                <w:color w:val="000000"/>
                <w:sz w:val="18"/>
                <w:szCs w:val="18"/>
              </w:rPr>
              <w:t>样品唯一性标识</w:t>
            </w:r>
            <w:r>
              <w:rPr>
                <w:rFonts w:ascii="宋体" w:hAnsi="宋体" w:hint="eastAsia"/>
                <w:color w:val="000000"/>
                <w:sz w:val="18"/>
                <w:szCs w:val="18"/>
                <w:lang w:val="zh-CN"/>
              </w:rPr>
              <w:t>）</w:t>
            </w:r>
          </w:p>
        </w:tc>
      </w:tr>
      <w:tr w:rsidR="00551619" w14:paraId="553BB52F" w14:textId="77777777">
        <w:trPr>
          <w:trHeight w:val="156"/>
          <w:jc w:val="center"/>
        </w:trPr>
        <w:tc>
          <w:tcPr>
            <w:tcW w:w="2130" w:type="dxa"/>
            <w:gridSpan w:val="2"/>
            <w:vMerge/>
            <w:shd w:val="clear" w:color="auto" w:fill="FFFFFF"/>
            <w:vAlign w:val="center"/>
          </w:tcPr>
          <w:p w14:paraId="3284E6E5" w14:textId="77777777" w:rsidR="00551619" w:rsidRDefault="00551619">
            <w:pPr>
              <w:jc w:val="center"/>
              <w:rPr>
                <w:rFonts w:ascii="宋体" w:hAnsi="宋体" w:hint="eastAsia"/>
                <w:b/>
                <w:color w:val="000000"/>
                <w:sz w:val="18"/>
                <w:szCs w:val="18"/>
              </w:rPr>
            </w:pPr>
          </w:p>
        </w:tc>
        <w:tc>
          <w:tcPr>
            <w:tcW w:w="4767" w:type="dxa"/>
            <w:gridSpan w:val="4"/>
            <w:vMerge/>
            <w:vAlign w:val="center"/>
          </w:tcPr>
          <w:p w14:paraId="2F9AB596" w14:textId="77777777" w:rsidR="00551619" w:rsidRDefault="00551619">
            <w:pPr>
              <w:jc w:val="center"/>
              <w:rPr>
                <w:rFonts w:ascii="宋体" w:hAnsi="宋体" w:hint="eastAsia"/>
                <w:color w:val="000000"/>
                <w:sz w:val="18"/>
                <w:szCs w:val="18"/>
              </w:rPr>
            </w:pPr>
          </w:p>
        </w:tc>
        <w:tc>
          <w:tcPr>
            <w:tcW w:w="3287" w:type="dxa"/>
            <w:gridSpan w:val="2"/>
            <w:vAlign w:val="center"/>
          </w:tcPr>
          <w:p w14:paraId="5D34FF87" w14:textId="77777777" w:rsidR="00551619" w:rsidRDefault="00000000">
            <w:pPr>
              <w:jc w:val="center"/>
              <w:rPr>
                <w:rFonts w:ascii="宋体" w:hAnsi="宋体" w:hint="eastAsia"/>
                <w:color w:val="000000"/>
                <w:sz w:val="18"/>
                <w:szCs w:val="18"/>
              </w:rPr>
            </w:pPr>
            <w:r>
              <w:rPr>
                <w:rFonts w:ascii="宋体" w:hAnsi="宋体" w:hint="eastAsia"/>
                <w:i/>
                <w:iCs/>
                <w:sz w:val="18"/>
                <w:szCs w:val="18"/>
              </w:rPr>
              <w:t>……</w:t>
            </w:r>
          </w:p>
        </w:tc>
      </w:tr>
      <w:tr w:rsidR="00551619" w14:paraId="1948E31D" w14:textId="77777777">
        <w:trPr>
          <w:trHeight w:val="515"/>
          <w:jc w:val="center"/>
        </w:trPr>
        <w:tc>
          <w:tcPr>
            <w:tcW w:w="2130" w:type="dxa"/>
            <w:gridSpan w:val="2"/>
            <w:shd w:val="clear" w:color="auto" w:fill="FFFFFF"/>
            <w:vAlign w:val="center"/>
          </w:tcPr>
          <w:p w14:paraId="6EA2AF6D" w14:textId="77777777" w:rsidR="00551619" w:rsidRDefault="00000000">
            <w:pPr>
              <w:snapToGrid w:val="0"/>
              <w:rPr>
                <w:rFonts w:ascii="宋体" w:hAnsi="宋体" w:hint="eastAsia"/>
                <w:color w:val="000000"/>
                <w:sz w:val="18"/>
                <w:szCs w:val="18"/>
                <w:lang w:val="zh-CN"/>
              </w:rPr>
            </w:pPr>
            <w:bookmarkStart w:id="55" w:name="OLE_LINK7"/>
            <w:r>
              <w:rPr>
                <w:rFonts w:ascii="宋体" w:hAnsi="宋体" w:hint="eastAsia"/>
                <w:color w:val="000000"/>
                <w:sz w:val="18"/>
                <w:szCs w:val="18"/>
              </w:rPr>
              <w:t>病毒检测工具名称、版本</w:t>
            </w:r>
          </w:p>
        </w:tc>
        <w:tc>
          <w:tcPr>
            <w:tcW w:w="2509" w:type="dxa"/>
            <w:gridSpan w:val="2"/>
            <w:shd w:val="clear" w:color="auto" w:fill="FFFFFF"/>
            <w:vAlign w:val="center"/>
          </w:tcPr>
          <w:p w14:paraId="7230E341" w14:textId="77777777" w:rsidR="00551619" w:rsidRDefault="00000000">
            <w:pPr>
              <w:snapToGrid w:val="0"/>
              <w:jc w:val="center"/>
              <w:rPr>
                <w:rFonts w:ascii="宋体" w:hAnsi="宋体" w:hint="eastAsia"/>
                <w:color w:val="000000"/>
                <w:sz w:val="18"/>
                <w:szCs w:val="18"/>
                <w:lang w:val="zh-CN"/>
              </w:rPr>
            </w:pPr>
            <w:r>
              <w:rPr>
                <w:rFonts w:ascii="宋体" w:hAnsi="宋体" w:hint="eastAsia"/>
                <w:i/>
                <w:iCs/>
                <w:sz w:val="18"/>
                <w:szCs w:val="18"/>
              </w:rPr>
              <w:t>……</w:t>
            </w:r>
          </w:p>
        </w:tc>
        <w:tc>
          <w:tcPr>
            <w:tcW w:w="1241" w:type="dxa"/>
            <w:shd w:val="clear" w:color="auto" w:fill="FFFFFF"/>
            <w:vAlign w:val="center"/>
          </w:tcPr>
          <w:p w14:paraId="588B1BCA" w14:textId="77777777" w:rsidR="00551619" w:rsidRDefault="00000000">
            <w:pPr>
              <w:snapToGrid w:val="0"/>
              <w:jc w:val="center"/>
              <w:rPr>
                <w:rFonts w:ascii="宋体" w:hAnsi="宋体" w:hint="eastAsia"/>
                <w:color w:val="000000"/>
                <w:sz w:val="18"/>
                <w:szCs w:val="18"/>
                <w:lang w:val="zh-CN"/>
              </w:rPr>
            </w:pPr>
            <w:r>
              <w:rPr>
                <w:rFonts w:ascii="宋体" w:hAnsi="宋体" w:hint="eastAsia"/>
                <w:color w:val="000000"/>
                <w:sz w:val="18"/>
                <w:szCs w:val="18"/>
              </w:rPr>
              <w:t>病毒库版本</w:t>
            </w:r>
          </w:p>
        </w:tc>
        <w:tc>
          <w:tcPr>
            <w:tcW w:w="1017" w:type="dxa"/>
            <w:shd w:val="clear" w:color="auto" w:fill="FFFFFF"/>
            <w:vAlign w:val="center"/>
          </w:tcPr>
          <w:p w14:paraId="6BB5F2DD" w14:textId="77777777" w:rsidR="00551619" w:rsidRDefault="00000000">
            <w:pPr>
              <w:snapToGrid w:val="0"/>
              <w:jc w:val="center"/>
              <w:rPr>
                <w:rFonts w:ascii="宋体" w:hAnsi="宋体" w:hint="eastAsia"/>
                <w:color w:val="000000"/>
                <w:sz w:val="18"/>
                <w:szCs w:val="18"/>
                <w:lang w:val="zh-CN"/>
              </w:rPr>
            </w:pPr>
            <w:r>
              <w:rPr>
                <w:rFonts w:ascii="宋体" w:hAnsi="宋体" w:hint="eastAsia"/>
                <w:i/>
                <w:iCs/>
                <w:sz w:val="18"/>
                <w:szCs w:val="18"/>
              </w:rPr>
              <w:t>……</w:t>
            </w:r>
          </w:p>
        </w:tc>
        <w:tc>
          <w:tcPr>
            <w:tcW w:w="1596" w:type="dxa"/>
            <w:shd w:val="clear" w:color="auto" w:fill="FFFFFF"/>
            <w:vAlign w:val="center"/>
          </w:tcPr>
          <w:p w14:paraId="3E330A5C" w14:textId="77777777" w:rsidR="00551619" w:rsidRDefault="00000000">
            <w:pPr>
              <w:snapToGrid w:val="0"/>
              <w:rPr>
                <w:rFonts w:ascii="宋体" w:hAnsi="宋体" w:hint="eastAsia"/>
                <w:color w:val="000000"/>
                <w:sz w:val="18"/>
                <w:szCs w:val="18"/>
                <w:lang w:val="zh-CN"/>
              </w:rPr>
            </w:pPr>
            <w:r>
              <w:rPr>
                <w:rFonts w:ascii="宋体" w:hAnsi="宋体" w:hint="eastAsia"/>
                <w:color w:val="000000"/>
                <w:sz w:val="18"/>
                <w:szCs w:val="18"/>
              </w:rPr>
              <w:t>病毒检测结果</w:t>
            </w:r>
          </w:p>
        </w:tc>
        <w:tc>
          <w:tcPr>
            <w:tcW w:w="1691" w:type="dxa"/>
            <w:shd w:val="clear" w:color="auto" w:fill="FFFFFF"/>
            <w:vAlign w:val="center"/>
          </w:tcPr>
          <w:p w14:paraId="472151D9" w14:textId="77777777" w:rsidR="00551619" w:rsidRDefault="00000000">
            <w:pPr>
              <w:snapToGrid w:val="0"/>
              <w:rPr>
                <w:rFonts w:ascii="宋体" w:hAnsi="宋体" w:hint="eastAsia"/>
                <w:color w:val="000000"/>
                <w:sz w:val="18"/>
                <w:szCs w:val="18"/>
                <w:lang w:val="zh-CN"/>
              </w:rPr>
            </w:pPr>
            <w:r>
              <w:rPr>
                <w:rFonts w:ascii="宋体" w:hAnsi="宋体" w:hint="eastAsia"/>
                <w:color w:val="000000"/>
                <w:sz w:val="18"/>
                <w:szCs w:val="18"/>
                <w:lang w:val="zh-CN"/>
              </w:rPr>
              <w:t xml:space="preserve">□符合检测要求  </w:t>
            </w:r>
          </w:p>
          <w:p w14:paraId="644DD748" w14:textId="77777777" w:rsidR="00551619" w:rsidRDefault="00000000">
            <w:pPr>
              <w:snapToGrid w:val="0"/>
              <w:ind w:left="180" w:hangingChars="100" w:hanging="180"/>
              <w:rPr>
                <w:rFonts w:ascii="宋体" w:hAnsi="宋体" w:hint="eastAsia"/>
                <w:color w:val="000000"/>
                <w:sz w:val="18"/>
                <w:szCs w:val="18"/>
                <w:lang w:val="zh-CN"/>
              </w:rPr>
            </w:pPr>
            <w:r>
              <w:rPr>
                <w:rFonts w:ascii="宋体" w:hAnsi="宋体" w:hint="eastAsia"/>
                <w:color w:val="000000"/>
                <w:sz w:val="18"/>
                <w:szCs w:val="18"/>
                <w:lang w:val="zh-CN"/>
              </w:rPr>
              <w:t>□不符合</w:t>
            </w:r>
            <w:r>
              <w:rPr>
                <w:rFonts w:ascii="宋体" w:hAnsi="宋体" w:hint="eastAsia"/>
                <w:color w:val="000000"/>
                <w:sz w:val="18"/>
                <w:szCs w:val="18"/>
              </w:rPr>
              <w:t>检测</w:t>
            </w:r>
            <w:r>
              <w:rPr>
                <w:rFonts w:ascii="宋体" w:hAnsi="宋体" w:hint="eastAsia"/>
                <w:color w:val="000000"/>
                <w:sz w:val="18"/>
                <w:szCs w:val="18"/>
                <w:lang w:val="zh-CN"/>
              </w:rPr>
              <w:t>要求</w:t>
            </w:r>
          </w:p>
        </w:tc>
      </w:tr>
      <w:tr w:rsidR="00551619" w14:paraId="3FAC3050" w14:textId="77777777">
        <w:trPr>
          <w:trHeight w:val="545"/>
          <w:jc w:val="center"/>
        </w:trPr>
        <w:tc>
          <w:tcPr>
            <w:tcW w:w="2130" w:type="dxa"/>
            <w:gridSpan w:val="2"/>
            <w:shd w:val="clear" w:color="auto" w:fill="FFFFFF"/>
            <w:vAlign w:val="center"/>
          </w:tcPr>
          <w:p w14:paraId="1C3D8FFA" w14:textId="77777777" w:rsidR="00551619" w:rsidRDefault="00000000">
            <w:pPr>
              <w:snapToGrid w:val="0"/>
              <w:jc w:val="center"/>
              <w:rPr>
                <w:rFonts w:ascii="宋体" w:hAnsi="宋体" w:hint="eastAsia"/>
                <w:color w:val="000000"/>
                <w:sz w:val="18"/>
                <w:szCs w:val="18"/>
              </w:rPr>
            </w:pPr>
            <w:r>
              <w:rPr>
                <w:rFonts w:ascii="宋体" w:hAnsi="宋体" w:hint="eastAsia"/>
                <w:color w:val="000000"/>
                <w:sz w:val="18"/>
                <w:szCs w:val="18"/>
              </w:rPr>
              <w:t>样品</w:t>
            </w:r>
            <w:r>
              <w:rPr>
                <w:rFonts w:ascii="宋体" w:hAnsi="宋体" w:hint="eastAsia"/>
                <w:color w:val="000000"/>
                <w:sz w:val="18"/>
                <w:szCs w:val="18"/>
                <w:lang w:val="zh-CN"/>
              </w:rPr>
              <w:t>确认</w:t>
            </w:r>
          </w:p>
        </w:tc>
        <w:tc>
          <w:tcPr>
            <w:tcW w:w="8054" w:type="dxa"/>
            <w:gridSpan w:val="6"/>
            <w:shd w:val="clear" w:color="auto" w:fill="FFFFFF"/>
            <w:vAlign w:val="center"/>
          </w:tcPr>
          <w:p w14:paraId="00C92564" w14:textId="77777777" w:rsidR="00551619" w:rsidRDefault="00000000">
            <w:pPr>
              <w:snapToGrid w:val="0"/>
              <w:rPr>
                <w:rFonts w:ascii="宋体" w:hAnsi="宋体" w:hint="eastAsia"/>
                <w:color w:val="000000"/>
                <w:sz w:val="18"/>
                <w:szCs w:val="18"/>
                <w:lang w:val="zh-CN"/>
              </w:rPr>
            </w:pPr>
            <w:r>
              <w:rPr>
                <w:rFonts w:ascii="宋体" w:hAnsi="宋体" w:hint="eastAsia"/>
                <w:color w:val="000000"/>
                <w:sz w:val="18"/>
                <w:szCs w:val="18"/>
                <w:lang w:val="zh-CN"/>
              </w:rPr>
              <w:t>□已确认</w:t>
            </w:r>
            <w:r>
              <w:rPr>
                <w:rFonts w:ascii="宋体" w:hAnsi="宋体" w:hint="eastAsia"/>
                <w:color w:val="000000"/>
                <w:sz w:val="18"/>
                <w:szCs w:val="18"/>
              </w:rPr>
              <w:t xml:space="preserve">   </w:t>
            </w:r>
            <w:r>
              <w:rPr>
                <w:rFonts w:ascii="宋体" w:hAnsi="宋体" w:hint="eastAsia"/>
                <w:color w:val="000000"/>
                <w:sz w:val="18"/>
                <w:szCs w:val="18"/>
                <w:lang w:val="zh-CN"/>
              </w:rPr>
              <w:t>□未确认</w:t>
            </w:r>
          </w:p>
        </w:tc>
      </w:tr>
      <w:tr w:rsidR="00551619" w14:paraId="6C6175CF" w14:textId="77777777">
        <w:trPr>
          <w:trHeight w:val="365"/>
          <w:jc w:val="center"/>
        </w:trPr>
        <w:tc>
          <w:tcPr>
            <w:tcW w:w="2130" w:type="dxa"/>
            <w:gridSpan w:val="2"/>
            <w:shd w:val="clear" w:color="auto" w:fill="FFFFFF"/>
            <w:vAlign w:val="center"/>
          </w:tcPr>
          <w:p w14:paraId="4BC655BD" w14:textId="77777777" w:rsidR="00551619" w:rsidRDefault="00000000">
            <w:pPr>
              <w:snapToGrid w:val="0"/>
              <w:jc w:val="center"/>
              <w:rPr>
                <w:rFonts w:ascii="宋体" w:hAnsi="宋体" w:hint="eastAsia"/>
                <w:color w:val="000000"/>
                <w:sz w:val="18"/>
                <w:szCs w:val="18"/>
                <w:lang w:val="zh-CN"/>
              </w:rPr>
            </w:pPr>
            <w:r>
              <w:rPr>
                <w:rFonts w:ascii="宋体" w:hAnsi="宋体" w:hint="eastAsia"/>
                <w:color w:val="000000"/>
                <w:sz w:val="18"/>
                <w:szCs w:val="18"/>
                <w:lang w:val="zh-CN"/>
              </w:rPr>
              <w:t>委托方名称、地址</w:t>
            </w:r>
          </w:p>
        </w:tc>
        <w:tc>
          <w:tcPr>
            <w:tcW w:w="8054" w:type="dxa"/>
            <w:gridSpan w:val="6"/>
            <w:shd w:val="clear" w:color="auto" w:fill="FFFFFF"/>
            <w:vAlign w:val="center"/>
          </w:tcPr>
          <w:p w14:paraId="12D40F73" w14:textId="77777777" w:rsidR="00551619" w:rsidRDefault="00000000">
            <w:pPr>
              <w:snapToGrid w:val="0"/>
              <w:ind w:firstLineChars="500" w:firstLine="900"/>
              <w:rPr>
                <w:rFonts w:ascii="宋体" w:hAnsi="宋体" w:hint="eastAsia"/>
                <w:color w:val="000000"/>
                <w:sz w:val="18"/>
                <w:szCs w:val="18"/>
                <w:lang w:val="zh-CN"/>
              </w:rPr>
            </w:pPr>
            <w:r>
              <w:rPr>
                <w:rFonts w:ascii="宋体" w:hAnsi="宋体" w:hint="eastAsia"/>
                <w:i/>
                <w:iCs/>
                <w:sz w:val="18"/>
                <w:szCs w:val="18"/>
              </w:rPr>
              <w:t>……</w:t>
            </w:r>
          </w:p>
        </w:tc>
      </w:tr>
      <w:tr w:rsidR="00551619" w14:paraId="7B4289D5" w14:textId="77777777">
        <w:trPr>
          <w:trHeight w:val="829"/>
          <w:jc w:val="center"/>
        </w:trPr>
        <w:tc>
          <w:tcPr>
            <w:tcW w:w="2130" w:type="dxa"/>
            <w:gridSpan w:val="2"/>
            <w:shd w:val="clear" w:color="auto" w:fill="FFFFFF"/>
            <w:vAlign w:val="center"/>
          </w:tcPr>
          <w:p w14:paraId="71F16787" w14:textId="77777777" w:rsidR="00551619" w:rsidRDefault="00000000">
            <w:pPr>
              <w:snapToGrid w:val="0"/>
              <w:jc w:val="center"/>
              <w:rPr>
                <w:rFonts w:ascii="宋体" w:hAnsi="宋体" w:hint="eastAsia"/>
                <w:color w:val="000000"/>
                <w:sz w:val="18"/>
                <w:szCs w:val="18"/>
                <w:lang w:val="zh-CN"/>
              </w:rPr>
            </w:pPr>
            <w:r>
              <w:rPr>
                <w:rFonts w:ascii="宋体" w:hAnsi="宋体" w:hint="eastAsia"/>
                <w:color w:val="000000"/>
                <w:sz w:val="18"/>
                <w:szCs w:val="18"/>
                <w:lang w:val="zh-CN"/>
              </w:rPr>
              <w:t>检测地址</w:t>
            </w:r>
          </w:p>
        </w:tc>
        <w:tc>
          <w:tcPr>
            <w:tcW w:w="8054" w:type="dxa"/>
            <w:gridSpan w:val="6"/>
            <w:shd w:val="clear" w:color="auto" w:fill="FFFFFF"/>
            <w:vAlign w:val="center"/>
          </w:tcPr>
          <w:p w14:paraId="551DA472" w14:textId="77777777" w:rsidR="00551619" w:rsidRDefault="00000000">
            <w:pPr>
              <w:rPr>
                <w:rFonts w:ascii="宋体" w:hAnsi="宋体" w:hint="eastAsia"/>
                <w:color w:val="000000"/>
                <w:sz w:val="18"/>
                <w:szCs w:val="18"/>
                <w:u w:val="single"/>
              </w:rPr>
            </w:pPr>
            <w:r>
              <w:rPr>
                <w:rFonts w:ascii="宋体" w:hAnsi="宋体" w:hint="eastAsia"/>
                <w:color w:val="000000"/>
                <w:sz w:val="18"/>
                <w:szCs w:val="18"/>
              </w:rPr>
              <w:t xml:space="preserve">□现场 </w:t>
            </w:r>
            <w:r>
              <w:rPr>
                <w:rFonts w:ascii="宋体" w:hAnsi="宋体" w:hint="eastAsia"/>
                <w:color w:val="000000"/>
                <w:sz w:val="18"/>
                <w:szCs w:val="18"/>
                <w:u w:val="single"/>
              </w:rPr>
              <w:t xml:space="preserve"> XXXXXXXXXXXXXXXXXXXX </w:t>
            </w:r>
          </w:p>
          <w:p w14:paraId="6D3A93BC" w14:textId="77777777" w:rsidR="00551619" w:rsidRDefault="00000000">
            <w:pPr>
              <w:rPr>
                <w:rFonts w:ascii="宋体" w:hAnsi="宋体" w:hint="eastAsia"/>
                <w:color w:val="000000"/>
                <w:sz w:val="18"/>
                <w:szCs w:val="18"/>
                <w:u w:val="single"/>
              </w:rPr>
            </w:pPr>
            <w:r>
              <w:rPr>
                <w:rFonts w:ascii="宋体" w:hAnsi="宋体" w:hint="eastAsia"/>
                <w:color w:val="000000"/>
                <w:sz w:val="18"/>
                <w:szCs w:val="18"/>
              </w:rPr>
              <w:t xml:space="preserve">□本机构 </w:t>
            </w:r>
            <w:r>
              <w:rPr>
                <w:rFonts w:ascii="宋体" w:hAnsi="宋体" w:hint="eastAsia"/>
                <w:color w:val="000000"/>
                <w:sz w:val="18"/>
                <w:szCs w:val="18"/>
                <w:u w:val="single"/>
              </w:rPr>
              <w:t xml:space="preserve"> XXXXXXXXXXXXXXXXXXXX </w:t>
            </w:r>
          </w:p>
        </w:tc>
      </w:tr>
      <w:tr w:rsidR="00551619" w14:paraId="07516699" w14:textId="77777777">
        <w:trPr>
          <w:trHeight w:val="829"/>
          <w:jc w:val="center"/>
        </w:trPr>
        <w:tc>
          <w:tcPr>
            <w:tcW w:w="2130" w:type="dxa"/>
            <w:gridSpan w:val="2"/>
            <w:shd w:val="clear" w:color="auto" w:fill="FFFFFF"/>
            <w:vAlign w:val="center"/>
          </w:tcPr>
          <w:p w14:paraId="42AE9801" w14:textId="77777777" w:rsidR="00551619" w:rsidRDefault="00000000">
            <w:pPr>
              <w:snapToGrid w:val="0"/>
              <w:jc w:val="center"/>
              <w:rPr>
                <w:rFonts w:ascii="宋体" w:hAnsi="宋体" w:hint="eastAsia"/>
                <w:color w:val="000000"/>
                <w:sz w:val="18"/>
                <w:szCs w:val="18"/>
                <w:lang w:val="zh-CN"/>
              </w:rPr>
            </w:pPr>
            <w:r>
              <w:rPr>
                <w:rFonts w:ascii="宋体" w:hAnsi="宋体" w:hint="eastAsia"/>
                <w:color w:val="000000"/>
                <w:sz w:val="18"/>
                <w:szCs w:val="18"/>
                <w:lang w:val="zh-CN"/>
              </w:rPr>
              <w:t>用户文档集</w:t>
            </w:r>
          </w:p>
        </w:tc>
        <w:tc>
          <w:tcPr>
            <w:tcW w:w="8054" w:type="dxa"/>
            <w:gridSpan w:val="6"/>
            <w:shd w:val="clear" w:color="auto" w:fill="FFFFFF"/>
            <w:vAlign w:val="center"/>
          </w:tcPr>
          <w:p w14:paraId="3F0A404C" w14:textId="77777777" w:rsidR="00551619" w:rsidRDefault="00000000">
            <w:pPr>
              <w:snapToGrid w:val="0"/>
              <w:rPr>
                <w:rFonts w:ascii="宋体" w:hAnsi="宋体" w:hint="eastAsia"/>
                <w:color w:val="000000"/>
                <w:sz w:val="18"/>
                <w:szCs w:val="18"/>
              </w:rPr>
            </w:pPr>
            <w:r>
              <w:rPr>
                <w:rFonts w:ascii="宋体" w:hAnsi="宋体" w:hint="eastAsia"/>
                <w:i/>
                <w:iCs/>
                <w:color w:val="000000"/>
                <w:sz w:val="18"/>
                <w:szCs w:val="18"/>
                <w:lang w:val="zh-CN"/>
              </w:rPr>
              <w:t>01.《XXX</w:t>
            </w:r>
            <w:r>
              <w:rPr>
                <w:rFonts w:ascii="宋体" w:hAnsi="宋体" w:hint="eastAsia"/>
                <w:i/>
                <w:iCs/>
                <w:color w:val="000000"/>
                <w:sz w:val="18"/>
                <w:szCs w:val="18"/>
              </w:rPr>
              <w:t>软件的应用范围和对象说明</w:t>
            </w:r>
            <w:r>
              <w:rPr>
                <w:rFonts w:ascii="宋体" w:hAnsi="宋体" w:hint="eastAsia"/>
                <w:i/>
                <w:iCs/>
                <w:color w:val="000000"/>
                <w:sz w:val="18"/>
                <w:szCs w:val="18"/>
                <w:lang w:val="zh-CN"/>
              </w:rPr>
              <w:t>》；02.《XXX</w:t>
            </w:r>
            <w:r>
              <w:rPr>
                <w:rFonts w:ascii="宋体" w:hAnsi="宋体" w:hint="eastAsia"/>
                <w:i/>
                <w:iCs/>
                <w:color w:val="000000"/>
                <w:sz w:val="18"/>
                <w:szCs w:val="18"/>
              </w:rPr>
              <w:t>安装过程指南</w:t>
            </w:r>
            <w:r>
              <w:rPr>
                <w:rFonts w:ascii="宋体" w:hAnsi="宋体" w:hint="eastAsia"/>
                <w:i/>
                <w:iCs/>
                <w:color w:val="000000"/>
                <w:sz w:val="18"/>
                <w:szCs w:val="18"/>
                <w:lang w:val="zh-CN"/>
              </w:rPr>
              <w:t>》；03.《XXX</w:t>
            </w:r>
            <w:r>
              <w:rPr>
                <w:rFonts w:ascii="宋体" w:hAnsi="宋体" w:hint="eastAsia"/>
                <w:i/>
                <w:iCs/>
                <w:color w:val="000000"/>
                <w:sz w:val="18"/>
                <w:szCs w:val="18"/>
              </w:rPr>
              <w:t>软件操作使用说明</w:t>
            </w:r>
            <w:r>
              <w:rPr>
                <w:rFonts w:ascii="宋体" w:hAnsi="宋体" w:hint="eastAsia"/>
                <w:i/>
                <w:iCs/>
                <w:color w:val="000000"/>
                <w:sz w:val="18"/>
                <w:szCs w:val="18"/>
                <w:lang w:val="zh-CN"/>
              </w:rPr>
              <w:t>》；04.《XXX</w:t>
            </w:r>
            <w:r>
              <w:rPr>
                <w:rFonts w:ascii="宋体" w:hAnsi="宋体" w:hint="eastAsia"/>
                <w:i/>
                <w:iCs/>
                <w:color w:val="000000"/>
                <w:sz w:val="18"/>
                <w:szCs w:val="18"/>
              </w:rPr>
              <w:t>技术说明书</w:t>
            </w:r>
            <w:r>
              <w:rPr>
                <w:rFonts w:ascii="宋体" w:hAnsi="宋体" w:hint="eastAsia"/>
                <w:i/>
                <w:iCs/>
                <w:color w:val="000000"/>
                <w:sz w:val="18"/>
                <w:szCs w:val="18"/>
                <w:lang w:val="zh-CN"/>
              </w:rPr>
              <w:t>》</w:t>
            </w:r>
          </w:p>
        </w:tc>
      </w:tr>
      <w:tr w:rsidR="00551619" w14:paraId="3456CA84" w14:textId="77777777">
        <w:trPr>
          <w:trHeight w:val="344"/>
          <w:jc w:val="center"/>
        </w:trPr>
        <w:tc>
          <w:tcPr>
            <w:tcW w:w="10184" w:type="dxa"/>
            <w:gridSpan w:val="8"/>
            <w:shd w:val="clear" w:color="auto" w:fill="FFFFFF"/>
            <w:vAlign w:val="center"/>
          </w:tcPr>
          <w:p w14:paraId="58D9BDE4" w14:textId="77777777" w:rsidR="00551619" w:rsidRDefault="00000000">
            <w:pPr>
              <w:tabs>
                <w:tab w:val="left" w:pos="5534"/>
              </w:tabs>
              <w:spacing w:beforeLines="50" w:before="156" w:afterLines="50" w:after="156" w:line="200" w:lineRule="exact"/>
              <w:jc w:val="center"/>
              <w:rPr>
                <w:rFonts w:ascii="宋体" w:hAnsi="宋体" w:hint="eastAsia"/>
                <w:color w:val="000000"/>
                <w:kern w:val="0"/>
                <w:sz w:val="18"/>
                <w:szCs w:val="18"/>
              </w:rPr>
            </w:pPr>
            <w:r>
              <w:rPr>
                <w:rFonts w:ascii="宋体" w:hAnsi="Times New Roman" w:hint="eastAsia"/>
                <w:kern w:val="0"/>
                <w:szCs w:val="20"/>
              </w:rPr>
              <w:t xml:space="preserve">送 检 样 品 清 单 </w:t>
            </w:r>
          </w:p>
        </w:tc>
      </w:tr>
      <w:tr w:rsidR="00551619" w14:paraId="64D3354A" w14:textId="77777777">
        <w:trPr>
          <w:trHeight w:val="649"/>
          <w:jc w:val="center"/>
        </w:trPr>
        <w:tc>
          <w:tcPr>
            <w:tcW w:w="1014" w:type="dxa"/>
            <w:shd w:val="clear" w:color="auto" w:fill="FFFFFF"/>
            <w:vAlign w:val="center"/>
          </w:tcPr>
          <w:p w14:paraId="00A3F902" w14:textId="77777777" w:rsidR="00551619" w:rsidRDefault="00000000">
            <w:pPr>
              <w:tabs>
                <w:tab w:val="left" w:pos="5534"/>
              </w:tabs>
              <w:spacing w:beforeLines="50" w:before="156" w:afterLines="50" w:after="156" w:line="0" w:lineRule="atLeast"/>
              <w:jc w:val="center"/>
              <w:rPr>
                <w:rFonts w:ascii="宋体" w:hAnsi="宋体" w:hint="eastAsia"/>
                <w:color w:val="000000"/>
                <w:kern w:val="0"/>
                <w:sz w:val="18"/>
                <w:szCs w:val="18"/>
              </w:rPr>
            </w:pPr>
            <w:bookmarkStart w:id="56" w:name="OLE_LINK6"/>
            <w:r>
              <w:rPr>
                <w:rFonts w:ascii="宋体" w:hAnsi="宋体" w:hint="eastAsia"/>
                <w:color w:val="000000"/>
                <w:kern w:val="0"/>
                <w:sz w:val="18"/>
                <w:szCs w:val="18"/>
              </w:rPr>
              <w:t>名称</w:t>
            </w:r>
          </w:p>
        </w:tc>
        <w:tc>
          <w:tcPr>
            <w:tcW w:w="2091" w:type="dxa"/>
            <w:gridSpan w:val="2"/>
            <w:shd w:val="clear" w:color="auto" w:fill="FFFFFF"/>
            <w:vAlign w:val="center"/>
          </w:tcPr>
          <w:p w14:paraId="2D94670B" w14:textId="77777777" w:rsidR="00551619" w:rsidRDefault="00000000">
            <w:pPr>
              <w:tabs>
                <w:tab w:val="left" w:pos="5534"/>
              </w:tabs>
              <w:spacing w:beforeLines="50" w:before="156" w:afterLines="50" w:after="156" w:line="0" w:lineRule="atLeast"/>
              <w:jc w:val="center"/>
              <w:rPr>
                <w:rFonts w:ascii="宋体" w:hAnsi="宋体" w:hint="eastAsia"/>
                <w:color w:val="000000"/>
                <w:kern w:val="0"/>
                <w:sz w:val="18"/>
                <w:szCs w:val="18"/>
              </w:rPr>
            </w:pPr>
            <w:r>
              <w:rPr>
                <w:rFonts w:ascii="宋体" w:hAnsi="宋体" w:hint="eastAsia"/>
                <w:color w:val="000000"/>
                <w:kern w:val="0"/>
                <w:sz w:val="18"/>
                <w:szCs w:val="18"/>
              </w:rPr>
              <w:t>样品状态</w:t>
            </w:r>
          </w:p>
        </w:tc>
        <w:tc>
          <w:tcPr>
            <w:tcW w:w="1534" w:type="dxa"/>
            <w:shd w:val="clear" w:color="auto" w:fill="FFFFFF"/>
            <w:vAlign w:val="center"/>
          </w:tcPr>
          <w:p w14:paraId="3141D602" w14:textId="77777777" w:rsidR="00551619" w:rsidRDefault="00000000">
            <w:pPr>
              <w:tabs>
                <w:tab w:val="left" w:pos="5534"/>
              </w:tabs>
              <w:spacing w:beforeLines="50" w:before="156" w:afterLines="50" w:after="156" w:line="0" w:lineRule="atLeast"/>
              <w:jc w:val="center"/>
              <w:rPr>
                <w:rFonts w:ascii="宋体" w:hAnsi="宋体" w:hint="eastAsia"/>
                <w:color w:val="000000"/>
                <w:kern w:val="0"/>
                <w:sz w:val="18"/>
                <w:szCs w:val="18"/>
              </w:rPr>
            </w:pPr>
            <w:r>
              <w:rPr>
                <w:rFonts w:ascii="宋体" w:hAnsi="宋体" w:hint="eastAsia"/>
                <w:color w:val="000000"/>
                <w:kern w:val="0"/>
                <w:sz w:val="18"/>
                <w:szCs w:val="18"/>
              </w:rPr>
              <w:t>来样方式</w:t>
            </w:r>
          </w:p>
        </w:tc>
        <w:tc>
          <w:tcPr>
            <w:tcW w:w="1241" w:type="dxa"/>
            <w:shd w:val="clear" w:color="auto" w:fill="FFFFFF"/>
            <w:vAlign w:val="center"/>
          </w:tcPr>
          <w:p w14:paraId="45BBD4DE" w14:textId="77777777" w:rsidR="00551619" w:rsidRDefault="00000000">
            <w:pPr>
              <w:tabs>
                <w:tab w:val="left" w:pos="5534"/>
              </w:tabs>
              <w:spacing w:beforeLines="50" w:before="156" w:afterLines="50" w:after="156" w:line="0" w:lineRule="atLeast"/>
              <w:jc w:val="center"/>
              <w:rPr>
                <w:rFonts w:ascii="宋体" w:hAnsi="宋体" w:hint="eastAsia"/>
                <w:color w:val="000000"/>
                <w:kern w:val="0"/>
                <w:sz w:val="18"/>
                <w:szCs w:val="18"/>
              </w:rPr>
            </w:pPr>
            <w:r>
              <w:rPr>
                <w:rFonts w:ascii="宋体" w:hAnsi="宋体"/>
                <w:color w:val="000000"/>
                <w:kern w:val="0"/>
                <w:sz w:val="18"/>
                <w:szCs w:val="18"/>
              </w:rPr>
              <w:t>数量</w:t>
            </w:r>
            <w:r>
              <w:rPr>
                <w:rFonts w:ascii="宋体" w:hAnsi="宋体" w:hint="eastAsia"/>
                <w:color w:val="000000"/>
                <w:kern w:val="0"/>
                <w:sz w:val="18"/>
                <w:szCs w:val="18"/>
              </w:rPr>
              <w:t>/大小</w:t>
            </w:r>
          </w:p>
        </w:tc>
        <w:tc>
          <w:tcPr>
            <w:tcW w:w="1017" w:type="dxa"/>
            <w:shd w:val="clear" w:color="auto" w:fill="FFFFFF"/>
            <w:vAlign w:val="center"/>
          </w:tcPr>
          <w:p w14:paraId="51E22B71" w14:textId="77777777" w:rsidR="00551619" w:rsidRDefault="00000000">
            <w:pPr>
              <w:tabs>
                <w:tab w:val="left" w:pos="5534"/>
              </w:tabs>
              <w:spacing w:beforeLines="50" w:before="156" w:afterLines="50" w:after="156" w:line="0" w:lineRule="atLeast"/>
              <w:jc w:val="center"/>
              <w:rPr>
                <w:rFonts w:ascii="宋体" w:hAnsi="宋体" w:hint="eastAsia"/>
                <w:color w:val="000000"/>
                <w:kern w:val="0"/>
                <w:sz w:val="18"/>
                <w:szCs w:val="18"/>
              </w:rPr>
            </w:pPr>
            <w:proofErr w:type="gramStart"/>
            <w:r>
              <w:rPr>
                <w:rFonts w:ascii="宋体" w:hAnsi="宋体" w:hint="eastAsia"/>
                <w:color w:val="000000"/>
                <w:kern w:val="0"/>
                <w:sz w:val="18"/>
                <w:szCs w:val="18"/>
              </w:rPr>
              <w:t>哈希值</w:t>
            </w:r>
            <w:proofErr w:type="gramEnd"/>
          </w:p>
        </w:tc>
        <w:tc>
          <w:tcPr>
            <w:tcW w:w="1596" w:type="dxa"/>
            <w:shd w:val="clear" w:color="auto" w:fill="FFFFFF"/>
            <w:vAlign w:val="center"/>
          </w:tcPr>
          <w:p w14:paraId="6CA967AA" w14:textId="77777777" w:rsidR="00551619" w:rsidRDefault="00000000">
            <w:pPr>
              <w:tabs>
                <w:tab w:val="left" w:pos="5534"/>
              </w:tabs>
              <w:spacing w:beforeLines="50" w:before="156" w:afterLines="50" w:after="156" w:line="0" w:lineRule="atLeast"/>
              <w:jc w:val="center"/>
              <w:rPr>
                <w:rFonts w:ascii="宋体" w:hAnsi="宋体" w:hint="eastAsia"/>
                <w:color w:val="000000"/>
                <w:kern w:val="0"/>
                <w:sz w:val="18"/>
                <w:szCs w:val="18"/>
              </w:rPr>
            </w:pPr>
            <w:proofErr w:type="gramStart"/>
            <w:r>
              <w:rPr>
                <w:rFonts w:ascii="宋体" w:hAnsi="宋体" w:hint="eastAsia"/>
                <w:color w:val="000000"/>
                <w:kern w:val="0"/>
                <w:sz w:val="18"/>
                <w:szCs w:val="18"/>
                <w:lang w:val="zh-CN"/>
              </w:rPr>
              <w:t>收样人</w:t>
            </w:r>
            <w:proofErr w:type="gramEnd"/>
            <w:r>
              <w:rPr>
                <w:rFonts w:ascii="宋体" w:hAnsi="宋体" w:hint="eastAsia"/>
                <w:color w:val="000000"/>
                <w:kern w:val="0"/>
                <w:sz w:val="18"/>
                <w:szCs w:val="18"/>
                <w:lang w:val="zh-CN"/>
              </w:rPr>
              <w:t>/</w:t>
            </w:r>
            <w:proofErr w:type="gramStart"/>
            <w:r>
              <w:rPr>
                <w:rFonts w:ascii="宋体" w:hAnsi="宋体" w:hint="eastAsia"/>
                <w:color w:val="000000"/>
                <w:kern w:val="0"/>
                <w:sz w:val="18"/>
                <w:szCs w:val="18"/>
                <w:lang w:val="zh-CN"/>
              </w:rPr>
              <w:t>收样日期</w:t>
            </w:r>
            <w:proofErr w:type="gramEnd"/>
          </w:p>
        </w:tc>
        <w:tc>
          <w:tcPr>
            <w:tcW w:w="1691" w:type="dxa"/>
            <w:shd w:val="clear" w:color="auto" w:fill="FFFFFF"/>
            <w:vAlign w:val="center"/>
          </w:tcPr>
          <w:p w14:paraId="39FAC7E3" w14:textId="77777777" w:rsidR="00551619" w:rsidRDefault="00000000">
            <w:pPr>
              <w:tabs>
                <w:tab w:val="left" w:pos="5534"/>
              </w:tabs>
              <w:spacing w:beforeLines="50" w:before="156" w:afterLines="50" w:after="156" w:line="0" w:lineRule="atLeast"/>
              <w:jc w:val="center"/>
              <w:rPr>
                <w:rFonts w:ascii="宋体" w:hAnsi="宋体" w:hint="eastAsia"/>
                <w:color w:val="000000"/>
                <w:kern w:val="0"/>
                <w:sz w:val="18"/>
                <w:szCs w:val="18"/>
              </w:rPr>
            </w:pPr>
            <w:proofErr w:type="gramStart"/>
            <w:r>
              <w:rPr>
                <w:rFonts w:ascii="宋体" w:hAnsi="宋体" w:hint="eastAsia"/>
                <w:color w:val="000000"/>
                <w:kern w:val="0"/>
                <w:sz w:val="18"/>
                <w:szCs w:val="18"/>
              </w:rPr>
              <w:t>样品</w:t>
            </w:r>
            <w:r>
              <w:rPr>
                <w:rFonts w:ascii="宋体" w:hAnsi="宋体"/>
                <w:color w:val="000000"/>
                <w:kern w:val="0"/>
                <w:sz w:val="18"/>
                <w:szCs w:val="18"/>
              </w:rPr>
              <w:t>检</w:t>
            </w:r>
            <w:r>
              <w:rPr>
                <w:rFonts w:ascii="宋体" w:hAnsi="宋体" w:hint="eastAsia"/>
                <w:color w:val="000000"/>
                <w:kern w:val="0"/>
                <w:sz w:val="18"/>
                <w:szCs w:val="18"/>
              </w:rPr>
              <w:t>毕</w:t>
            </w:r>
            <w:r>
              <w:rPr>
                <w:rFonts w:ascii="宋体" w:hAnsi="宋体"/>
                <w:color w:val="000000"/>
                <w:kern w:val="0"/>
                <w:sz w:val="18"/>
                <w:szCs w:val="18"/>
              </w:rPr>
              <w:t>处置</w:t>
            </w:r>
            <w:proofErr w:type="gramEnd"/>
          </w:p>
        </w:tc>
      </w:tr>
      <w:tr w:rsidR="00551619" w14:paraId="2EBA83FC" w14:textId="77777777">
        <w:trPr>
          <w:trHeight w:val="1714"/>
          <w:jc w:val="center"/>
        </w:trPr>
        <w:tc>
          <w:tcPr>
            <w:tcW w:w="1014" w:type="dxa"/>
            <w:shd w:val="clear" w:color="auto" w:fill="FFFFFF"/>
            <w:vAlign w:val="center"/>
          </w:tcPr>
          <w:p w14:paraId="15B05252" w14:textId="77777777" w:rsidR="00551619" w:rsidRDefault="00000000">
            <w:pPr>
              <w:snapToGrid w:val="0"/>
              <w:jc w:val="center"/>
              <w:rPr>
                <w:rFonts w:ascii="宋体" w:hAnsi="宋体" w:hint="eastAsia"/>
                <w:color w:val="000000"/>
                <w:sz w:val="18"/>
                <w:szCs w:val="18"/>
                <w:lang w:val="zh-CN"/>
              </w:rPr>
            </w:pPr>
            <w:r>
              <w:rPr>
                <w:rFonts w:ascii="宋体" w:hAnsi="宋体"/>
                <w:color w:val="000000"/>
                <w:sz w:val="18"/>
                <w:szCs w:val="18"/>
              </w:rPr>
              <w:t>软件程序</w:t>
            </w:r>
          </w:p>
        </w:tc>
        <w:tc>
          <w:tcPr>
            <w:tcW w:w="2091" w:type="dxa"/>
            <w:gridSpan w:val="2"/>
            <w:shd w:val="clear" w:color="auto" w:fill="FFFFFF"/>
            <w:vAlign w:val="center"/>
          </w:tcPr>
          <w:p w14:paraId="2852BFA0" w14:textId="77777777" w:rsidR="00551619" w:rsidRDefault="00000000">
            <w:pPr>
              <w:snapToGrid w:val="0"/>
              <w:rPr>
                <w:rFonts w:ascii="宋体" w:hAnsi="宋体" w:cs="宋体" w:hint="eastAsia"/>
                <w:color w:val="000000"/>
                <w:sz w:val="18"/>
                <w:szCs w:val="18"/>
              </w:rPr>
            </w:pPr>
            <w:r>
              <w:rPr>
                <w:rFonts w:ascii="宋体" w:hAnsi="宋体" w:hint="eastAsia"/>
                <w:color w:val="000000"/>
                <w:sz w:val="18"/>
                <w:szCs w:val="18"/>
                <w:lang w:val="zh-CN"/>
              </w:rPr>
              <w:t>存储介质（□</w:t>
            </w:r>
            <w:r>
              <w:rPr>
                <w:rFonts w:ascii="宋体" w:hAnsi="宋体" w:cs="宋体" w:hint="eastAsia"/>
                <w:color w:val="000000"/>
                <w:sz w:val="18"/>
                <w:szCs w:val="18"/>
              </w:rPr>
              <w:t>光盘、</w:t>
            </w:r>
            <w:r>
              <w:rPr>
                <w:rFonts w:ascii="宋体" w:hAnsi="宋体" w:hint="eastAsia"/>
                <w:color w:val="000000"/>
                <w:sz w:val="18"/>
                <w:szCs w:val="18"/>
                <w:lang w:val="zh-CN"/>
              </w:rPr>
              <w:t>□</w:t>
            </w:r>
            <w:r>
              <w:rPr>
                <w:rFonts w:ascii="宋体" w:hAnsi="宋体" w:cs="宋体" w:hint="eastAsia"/>
                <w:color w:val="000000"/>
                <w:sz w:val="18"/>
                <w:szCs w:val="18"/>
              </w:rPr>
              <w:t>硬盘、</w:t>
            </w:r>
            <w:r>
              <w:rPr>
                <w:rFonts w:ascii="宋体" w:hAnsi="宋体" w:hint="eastAsia"/>
                <w:color w:val="000000"/>
                <w:sz w:val="18"/>
                <w:szCs w:val="18"/>
                <w:lang w:val="zh-CN"/>
              </w:rPr>
              <w:t>□</w:t>
            </w:r>
            <w:r>
              <w:rPr>
                <w:rFonts w:ascii="宋体" w:hAnsi="宋体" w:cs="宋体" w:hint="eastAsia"/>
                <w:color w:val="000000"/>
                <w:sz w:val="18"/>
                <w:szCs w:val="18"/>
              </w:rPr>
              <w:t>优盘、</w:t>
            </w:r>
            <w:r>
              <w:rPr>
                <w:rFonts w:ascii="宋体" w:hAnsi="宋体" w:hint="eastAsia"/>
                <w:color w:val="000000"/>
                <w:sz w:val="18"/>
                <w:szCs w:val="18"/>
                <w:lang w:val="zh-CN"/>
              </w:rPr>
              <w:t>□</w:t>
            </w:r>
            <w:r>
              <w:rPr>
                <w:rFonts w:ascii="宋体" w:hAnsi="宋体"/>
                <w:color w:val="000000"/>
                <w:sz w:val="18"/>
                <w:szCs w:val="18"/>
                <w:lang w:val="zh-CN"/>
              </w:rPr>
              <w:t>纸质</w:t>
            </w:r>
          </w:p>
          <w:p w14:paraId="098E1A92" w14:textId="77777777" w:rsidR="00551619" w:rsidRDefault="00000000">
            <w:pPr>
              <w:snapToGrid w:val="0"/>
              <w:rPr>
                <w:rFonts w:ascii="宋体" w:hAnsi="宋体" w:hint="eastAsia"/>
                <w:color w:val="000000"/>
                <w:sz w:val="18"/>
                <w:szCs w:val="18"/>
                <w:lang w:val="zh-CN"/>
              </w:rPr>
            </w:pPr>
            <w:r>
              <w:rPr>
                <w:rFonts w:ascii="宋体" w:hAnsi="宋体" w:hint="eastAsia"/>
                <w:color w:val="000000"/>
                <w:sz w:val="18"/>
                <w:szCs w:val="18"/>
                <w:lang w:val="zh-CN"/>
              </w:rPr>
              <w:t>□其它___________）</w:t>
            </w:r>
          </w:p>
        </w:tc>
        <w:tc>
          <w:tcPr>
            <w:tcW w:w="1534" w:type="dxa"/>
            <w:shd w:val="clear" w:color="auto" w:fill="FFFFFF"/>
            <w:vAlign w:val="center"/>
          </w:tcPr>
          <w:p w14:paraId="2B9E046B" w14:textId="77777777" w:rsidR="00551619" w:rsidRDefault="00000000">
            <w:pPr>
              <w:snapToGrid w:val="0"/>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 xml:space="preserve">邮寄 </w:t>
            </w:r>
            <w:r>
              <w:rPr>
                <w:rFonts w:ascii="宋体" w:hAnsi="宋体" w:hint="eastAsia"/>
                <w:color w:val="000000"/>
                <w:sz w:val="18"/>
                <w:szCs w:val="18"/>
                <w:lang w:val="zh-CN"/>
              </w:rPr>
              <w:t>□</w:t>
            </w:r>
            <w:r>
              <w:rPr>
                <w:rFonts w:ascii="宋体" w:hAnsi="宋体" w:hint="eastAsia"/>
                <w:color w:val="000000"/>
                <w:sz w:val="18"/>
                <w:szCs w:val="18"/>
              </w:rPr>
              <w:t>邮件</w:t>
            </w:r>
          </w:p>
          <w:p w14:paraId="681C4B3E" w14:textId="77777777" w:rsidR="00551619" w:rsidRDefault="00000000">
            <w:pPr>
              <w:snapToGrid w:val="0"/>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即时通讯工具</w:t>
            </w:r>
          </w:p>
          <w:p w14:paraId="207F8994" w14:textId="77777777" w:rsidR="00551619" w:rsidRDefault="00000000">
            <w:pPr>
              <w:snapToGrid w:val="0"/>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自行下载</w:t>
            </w:r>
          </w:p>
          <w:p w14:paraId="57CDB680" w14:textId="77777777" w:rsidR="00551619" w:rsidRDefault="00000000">
            <w:pPr>
              <w:snapToGrid w:val="0"/>
            </w:pPr>
            <w:r>
              <w:rPr>
                <w:rFonts w:ascii="宋体" w:hAnsi="宋体" w:hint="eastAsia"/>
                <w:color w:val="000000"/>
                <w:sz w:val="18"/>
                <w:szCs w:val="18"/>
                <w:lang w:val="zh-CN"/>
              </w:rPr>
              <w:t>□</w:t>
            </w:r>
            <w:r>
              <w:rPr>
                <w:rFonts w:ascii="宋体" w:hAnsi="宋体" w:hint="eastAsia"/>
                <w:color w:val="000000"/>
                <w:sz w:val="18"/>
                <w:szCs w:val="18"/>
              </w:rPr>
              <w:t>其他</w:t>
            </w:r>
            <w:r>
              <w:rPr>
                <w:rFonts w:ascii="宋体" w:hAnsi="宋体" w:hint="eastAsia"/>
                <w:color w:val="000000"/>
                <w:sz w:val="18"/>
                <w:szCs w:val="18"/>
                <w:lang w:val="zh-CN"/>
              </w:rPr>
              <w:t>________</w:t>
            </w:r>
            <w:r>
              <w:rPr>
                <w:rFonts w:ascii="宋体" w:hAnsi="宋体" w:hint="eastAsia"/>
                <w:color w:val="000000"/>
                <w:sz w:val="18"/>
                <w:szCs w:val="18"/>
              </w:rPr>
              <w:t xml:space="preserve"> </w:t>
            </w:r>
          </w:p>
        </w:tc>
        <w:tc>
          <w:tcPr>
            <w:tcW w:w="1241" w:type="dxa"/>
            <w:shd w:val="clear" w:color="auto" w:fill="FFFFFF"/>
            <w:vAlign w:val="center"/>
          </w:tcPr>
          <w:p w14:paraId="09DF2E23" w14:textId="77777777" w:rsidR="00551619" w:rsidRDefault="00000000">
            <w:pPr>
              <w:snapToGrid w:val="0"/>
              <w:jc w:val="left"/>
              <w:rPr>
                <w:rFonts w:ascii="宋体" w:hAnsi="宋体" w:hint="eastAsia"/>
                <w:color w:val="000000"/>
                <w:sz w:val="18"/>
                <w:szCs w:val="18"/>
              </w:rPr>
            </w:pPr>
            <w:r>
              <w:rPr>
                <w:rFonts w:ascii="宋体" w:hAnsi="宋体" w:hint="eastAsia"/>
                <w:color w:val="000000"/>
                <w:sz w:val="18"/>
                <w:szCs w:val="18"/>
                <w:lang w:val="zh-CN"/>
              </w:rPr>
              <w:t>_______</w:t>
            </w:r>
            <w:r>
              <w:rPr>
                <w:rFonts w:ascii="宋体" w:hAnsi="宋体"/>
                <w:color w:val="000000"/>
                <w:sz w:val="18"/>
                <w:szCs w:val="18"/>
              </w:rPr>
              <w:t>MB</w:t>
            </w:r>
            <w:r>
              <w:rPr>
                <w:rFonts w:ascii="宋体" w:hAnsi="宋体" w:hint="eastAsia"/>
                <w:color w:val="000000"/>
                <w:sz w:val="18"/>
                <w:szCs w:val="18"/>
              </w:rPr>
              <w:t>；</w:t>
            </w:r>
          </w:p>
          <w:p w14:paraId="51F99BD4" w14:textId="77777777" w:rsidR="00551619" w:rsidRDefault="00000000">
            <w:pPr>
              <w:snapToGrid w:val="0"/>
              <w:jc w:val="left"/>
              <w:rPr>
                <w:rFonts w:ascii="宋体" w:hAnsi="宋体" w:hint="eastAsia"/>
                <w:color w:val="000000"/>
                <w:sz w:val="18"/>
                <w:szCs w:val="18"/>
                <w:lang w:val="zh-CN"/>
              </w:rPr>
            </w:pPr>
            <w:r>
              <w:rPr>
                <w:rFonts w:ascii="宋体" w:hAnsi="宋体" w:hint="eastAsia"/>
                <w:color w:val="000000"/>
                <w:sz w:val="18"/>
                <w:szCs w:val="18"/>
                <w:lang w:val="zh-CN"/>
              </w:rPr>
              <w:t>______</w:t>
            </w:r>
            <w:r>
              <w:rPr>
                <w:rFonts w:ascii="宋体" w:hAnsi="宋体" w:hint="eastAsia"/>
                <w:color w:val="000000"/>
                <w:sz w:val="18"/>
                <w:szCs w:val="18"/>
              </w:rPr>
              <w:t>页</w:t>
            </w:r>
          </w:p>
        </w:tc>
        <w:tc>
          <w:tcPr>
            <w:tcW w:w="1017" w:type="dxa"/>
            <w:shd w:val="clear" w:color="auto" w:fill="FFFFFF"/>
            <w:vAlign w:val="center"/>
          </w:tcPr>
          <w:p w14:paraId="6FDBE6CF" w14:textId="77777777" w:rsidR="00551619" w:rsidRDefault="00000000">
            <w:pPr>
              <w:snapToGrid w:val="0"/>
              <w:jc w:val="center"/>
              <w:rPr>
                <w:rFonts w:ascii="宋体" w:hAnsi="宋体" w:hint="eastAsia"/>
                <w:color w:val="000000"/>
                <w:sz w:val="18"/>
                <w:szCs w:val="18"/>
              </w:rPr>
            </w:pPr>
            <w:r>
              <w:rPr>
                <w:rFonts w:ascii="宋体" w:hAnsi="宋体" w:hint="eastAsia"/>
                <w:i/>
                <w:iCs/>
                <w:sz w:val="18"/>
                <w:szCs w:val="18"/>
              </w:rPr>
              <w:t>……</w:t>
            </w:r>
          </w:p>
        </w:tc>
        <w:tc>
          <w:tcPr>
            <w:tcW w:w="1596" w:type="dxa"/>
            <w:shd w:val="clear" w:color="auto" w:fill="FFFFFF"/>
            <w:vAlign w:val="center"/>
          </w:tcPr>
          <w:p w14:paraId="62328863" w14:textId="77777777" w:rsidR="00551619" w:rsidRDefault="00000000">
            <w:pPr>
              <w:snapToGrid w:val="0"/>
              <w:jc w:val="center"/>
              <w:rPr>
                <w:rFonts w:ascii="宋体" w:hAnsi="宋体" w:hint="eastAsia"/>
                <w:color w:val="000000"/>
                <w:sz w:val="18"/>
                <w:szCs w:val="18"/>
              </w:rPr>
            </w:pPr>
            <w:r>
              <w:rPr>
                <w:rFonts w:ascii="宋体" w:hAnsi="宋体" w:hint="eastAsia"/>
                <w:i/>
                <w:iCs/>
                <w:sz w:val="18"/>
                <w:szCs w:val="18"/>
              </w:rPr>
              <w:t>……</w:t>
            </w:r>
          </w:p>
        </w:tc>
        <w:tc>
          <w:tcPr>
            <w:tcW w:w="1691" w:type="dxa"/>
            <w:shd w:val="clear" w:color="auto" w:fill="FFFFFF"/>
            <w:vAlign w:val="center"/>
          </w:tcPr>
          <w:p w14:paraId="47A71B1A" w14:textId="77777777" w:rsidR="00551619" w:rsidRDefault="00000000">
            <w:pPr>
              <w:jc w:val="left"/>
              <w:rPr>
                <w:rFonts w:ascii="宋体" w:hAnsi="宋体" w:hint="eastAsia"/>
                <w:color w:val="000000"/>
                <w:sz w:val="18"/>
                <w:szCs w:val="18"/>
              </w:rPr>
            </w:pPr>
            <w:r>
              <w:rPr>
                <w:rFonts w:ascii="宋体" w:hAnsi="宋体" w:hint="eastAsia"/>
                <w:color w:val="000000"/>
                <w:sz w:val="18"/>
                <w:szCs w:val="18"/>
                <w:lang w:val="zh-CN"/>
              </w:rPr>
              <w:t>□</w:t>
            </w:r>
            <w:r>
              <w:rPr>
                <w:rFonts w:ascii="宋体" w:hAnsi="宋体"/>
                <w:color w:val="000000"/>
                <w:sz w:val="18"/>
                <w:szCs w:val="18"/>
                <w:lang w:val="zh-CN"/>
              </w:rPr>
              <w:t>存档</w:t>
            </w:r>
            <w:r>
              <w:rPr>
                <w:rFonts w:ascii="宋体" w:hAnsi="宋体" w:hint="eastAsia"/>
                <w:color w:val="000000"/>
                <w:sz w:val="18"/>
                <w:szCs w:val="18"/>
              </w:rPr>
              <w:t xml:space="preserve">  </w:t>
            </w:r>
            <w:r>
              <w:rPr>
                <w:rFonts w:ascii="宋体" w:hAnsi="宋体" w:hint="eastAsia"/>
                <w:color w:val="000000"/>
                <w:sz w:val="18"/>
                <w:szCs w:val="18"/>
                <w:lang w:val="zh-CN"/>
              </w:rPr>
              <w:t>□</w:t>
            </w:r>
            <w:r>
              <w:rPr>
                <w:rFonts w:ascii="宋体" w:hAnsi="宋体"/>
                <w:color w:val="000000"/>
                <w:sz w:val="18"/>
                <w:szCs w:val="18"/>
                <w:lang w:val="zh-CN"/>
              </w:rPr>
              <w:t>退还</w:t>
            </w:r>
          </w:p>
          <w:p w14:paraId="70C785D1" w14:textId="77777777" w:rsidR="00551619" w:rsidRDefault="00000000">
            <w:pPr>
              <w:jc w:val="left"/>
              <w:rPr>
                <w:rFonts w:ascii="宋体" w:hAnsi="宋体" w:hint="eastAsia"/>
                <w:color w:val="000000"/>
                <w:sz w:val="18"/>
                <w:szCs w:val="18"/>
                <w:lang w:val="zh-CN"/>
              </w:rPr>
            </w:pPr>
            <w:r>
              <w:rPr>
                <w:rFonts w:ascii="宋体" w:hAnsi="宋体" w:hint="eastAsia"/>
                <w:color w:val="000000"/>
                <w:sz w:val="18"/>
                <w:szCs w:val="18"/>
                <w:lang w:val="zh-CN"/>
              </w:rPr>
              <w:t>□</w:t>
            </w:r>
            <w:r>
              <w:rPr>
                <w:rFonts w:ascii="宋体" w:hAnsi="宋体" w:hint="eastAsia"/>
                <w:color w:val="000000"/>
                <w:sz w:val="18"/>
                <w:szCs w:val="18"/>
              </w:rPr>
              <w:t>销毁</w:t>
            </w:r>
          </w:p>
          <w:p w14:paraId="316586CE" w14:textId="77777777" w:rsidR="00551619" w:rsidRDefault="00000000">
            <w:pPr>
              <w:jc w:val="left"/>
              <w:rPr>
                <w:rFonts w:ascii="宋体" w:hAnsi="宋体" w:hint="eastAsia"/>
                <w:color w:val="000000"/>
                <w:sz w:val="18"/>
                <w:szCs w:val="18"/>
                <w:lang w:val="zh-CN"/>
              </w:rPr>
            </w:pPr>
            <w:r>
              <w:rPr>
                <w:rFonts w:ascii="宋体" w:hAnsi="宋体" w:hint="eastAsia"/>
                <w:color w:val="000000"/>
                <w:sz w:val="18"/>
                <w:szCs w:val="18"/>
                <w:lang w:val="zh-CN"/>
              </w:rPr>
              <w:t>□</w:t>
            </w:r>
            <w:r>
              <w:rPr>
                <w:rFonts w:ascii="宋体" w:hAnsi="宋体" w:cs="宋体" w:hint="eastAsia"/>
                <w:color w:val="000000"/>
                <w:kern w:val="0"/>
                <w:sz w:val="18"/>
                <w:szCs w:val="18"/>
              </w:rPr>
              <w:t>卸载删除</w:t>
            </w:r>
          </w:p>
          <w:p w14:paraId="1EF16B9F" w14:textId="77777777" w:rsidR="00551619" w:rsidRDefault="00000000">
            <w:pPr>
              <w:snapToGrid w:val="0"/>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其他</w:t>
            </w:r>
            <w:r>
              <w:rPr>
                <w:rFonts w:ascii="宋体" w:hAnsi="宋体" w:hint="eastAsia"/>
                <w:color w:val="000000"/>
                <w:sz w:val="18"/>
                <w:szCs w:val="18"/>
                <w:lang w:val="zh-CN"/>
              </w:rPr>
              <w:t>_______</w:t>
            </w:r>
          </w:p>
        </w:tc>
      </w:tr>
      <w:tr w:rsidR="00551619" w14:paraId="266E1A9B" w14:textId="77777777">
        <w:trPr>
          <w:trHeight w:val="518"/>
          <w:jc w:val="center"/>
        </w:trPr>
        <w:tc>
          <w:tcPr>
            <w:tcW w:w="1014" w:type="dxa"/>
            <w:shd w:val="clear" w:color="auto" w:fill="FFFFFF"/>
            <w:vAlign w:val="center"/>
          </w:tcPr>
          <w:p w14:paraId="4466307D" w14:textId="77777777" w:rsidR="00551619" w:rsidRDefault="00000000">
            <w:pPr>
              <w:snapToGrid w:val="0"/>
              <w:jc w:val="center"/>
              <w:rPr>
                <w:rFonts w:ascii="宋体" w:hAnsi="宋体" w:hint="eastAsia"/>
                <w:color w:val="000000"/>
                <w:sz w:val="18"/>
                <w:szCs w:val="18"/>
                <w:lang w:val="zh-CN"/>
              </w:rPr>
            </w:pPr>
            <w:r>
              <w:rPr>
                <w:rFonts w:ascii="宋体" w:hAnsi="宋体"/>
                <w:color w:val="000000"/>
                <w:sz w:val="18"/>
                <w:szCs w:val="18"/>
                <w:lang w:val="zh-CN"/>
              </w:rPr>
              <w:t>软件文档</w:t>
            </w:r>
          </w:p>
        </w:tc>
        <w:tc>
          <w:tcPr>
            <w:tcW w:w="2091" w:type="dxa"/>
            <w:gridSpan w:val="2"/>
            <w:shd w:val="clear" w:color="auto" w:fill="FFFFFF"/>
            <w:vAlign w:val="center"/>
          </w:tcPr>
          <w:p w14:paraId="1F5F125D" w14:textId="77777777" w:rsidR="00551619" w:rsidRDefault="00000000">
            <w:pPr>
              <w:snapToGrid w:val="0"/>
              <w:rPr>
                <w:rFonts w:ascii="宋体" w:hAnsi="宋体" w:cs="宋体" w:hint="eastAsia"/>
                <w:color w:val="000000"/>
                <w:sz w:val="18"/>
                <w:szCs w:val="18"/>
              </w:rPr>
            </w:pPr>
            <w:r>
              <w:rPr>
                <w:rFonts w:ascii="宋体" w:hAnsi="宋体" w:hint="eastAsia"/>
                <w:color w:val="000000"/>
                <w:sz w:val="18"/>
                <w:szCs w:val="18"/>
                <w:lang w:val="zh-CN"/>
              </w:rPr>
              <w:t>存储介质（□</w:t>
            </w:r>
            <w:r>
              <w:rPr>
                <w:rFonts w:ascii="宋体" w:hAnsi="宋体" w:cs="宋体" w:hint="eastAsia"/>
                <w:color w:val="000000"/>
                <w:sz w:val="18"/>
                <w:szCs w:val="18"/>
              </w:rPr>
              <w:t>光盘、</w:t>
            </w:r>
            <w:r>
              <w:rPr>
                <w:rFonts w:ascii="宋体" w:hAnsi="宋体" w:hint="eastAsia"/>
                <w:color w:val="000000"/>
                <w:sz w:val="18"/>
                <w:szCs w:val="18"/>
                <w:lang w:val="zh-CN"/>
              </w:rPr>
              <w:t>□</w:t>
            </w:r>
            <w:r>
              <w:rPr>
                <w:rFonts w:ascii="宋体" w:hAnsi="宋体" w:cs="宋体" w:hint="eastAsia"/>
                <w:color w:val="000000"/>
                <w:sz w:val="18"/>
                <w:szCs w:val="18"/>
              </w:rPr>
              <w:t>硬盘、</w:t>
            </w:r>
            <w:r>
              <w:rPr>
                <w:rFonts w:ascii="宋体" w:hAnsi="宋体" w:hint="eastAsia"/>
                <w:color w:val="000000"/>
                <w:sz w:val="18"/>
                <w:szCs w:val="18"/>
                <w:lang w:val="zh-CN"/>
              </w:rPr>
              <w:t>□</w:t>
            </w:r>
            <w:r>
              <w:rPr>
                <w:rFonts w:ascii="宋体" w:hAnsi="宋体" w:cs="宋体" w:hint="eastAsia"/>
                <w:color w:val="000000"/>
                <w:sz w:val="18"/>
                <w:szCs w:val="18"/>
              </w:rPr>
              <w:t>优盘、</w:t>
            </w:r>
            <w:r>
              <w:rPr>
                <w:rFonts w:ascii="宋体" w:hAnsi="宋体" w:hint="eastAsia"/>
                <w:color w:val="000000"/>
                <w:sz w:val="18"/>
                <w:szCs w:val="18"/>
                <w:lang w:val="zh-CN"/>
              </w:rPr>
              <w:t>□</w:t>
            </w:r>
            <w:r>
              <w:rPr>
                <w:rFonts w:ascii="宋体" w:hAnsi="宋体"/>
                <w:color w:val="000000"/>
                <w:sz w:val="18"/>
                <w:szCs w:val="18"/>
                <w:lang w:val="zh-CN"/>
              </w:rPr>
              <w:t>纸质</w:t>
            </w:r>
          </w:p>
          <w:p w14:paraId="1D50434B" w14:textId="77777777" w:rsidR="00551619" w:rsidRDefault="00000000">
            <w:pPr>
              <w:snapToGrid w:val="0"/>
              <w:rPr>
                <w:rFonts w:ascii="宋体" w:hAnsi="宋体" w:hint="eastAsia"/>
                <w:color w:val="000000"/>
                <w:sz w:val="18"/>
                <w:szCs w:val="18"/>
                <w:lang w:val="zh-CN"/>
              </w:rPr>
            </w:pPr>
            <w:r>
              <w:rPr>
                <w:rFonts w:ascii="宋体" w:hAnsi="宋体" w:hint="eastAsia"/>
                <w:color w:val="000000"/>
                <w:sz w:val="18"/>
                <w:szCs w:val="18"/>
                <w:lang w:val="zh-CN"/>
              </w:rPr>
              <w:t>□其它___________）</w:t>
            </w:r>
          </w:p>
        </w:tc>
        <w:tc>
          <w:tcPr>
            <w:tcW w:w="1534" w:type="dxa"/>
            <w:shd w:val="clear" w:color="auto" w:fill="FFFFFF"/>
            <w:vAlign w:val="center"/>
          </w:tcPr>
          <w:p w14:paraId="2B324EFE" w14:textId="77777777" w:rsidR="00551619" w:rsidRDefault="00000000">
            <w:pPr>
              <w:snapToGrid w:val="0"/>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 xml:space="preserve">邮寄 </w:t>
            </w:r>
            <w:r>
              <w:rPr>
                <w:rFonts w:ascii="宋体" w:hAnsi="宋体" w:hint="eastAsia"/>
                <w:color w:val="000000"/>
                <w:sz w:val="18"/>
                <w:szCs w:val="18"/>
                <w:lang w:val="zh-CN"/>
              </w:rPr>
              <w:t>□</w:t>
            </w:r>
            <w:r>
              <w:rPr>
                <w:rFonts w:ascii="宋体" w:hAnsi="宋体" w:hint="eastAsia"/>
                <w:color w:val="000000"/>
                <w:sz w:val="18"/>
                <w:szCs w:val="18"/>
              </w:rPr>
              <w:t>邮件</w:t>
            </w:r>
          </w:p>
          <w:p w14:paraId="440D2956" w14:textId="77777777" w:rsidR="00551619" w:rsidRDefault="00000000">
            <w:pPr>
              <w:snapToGrid w:val="0"/>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即时通讯工具</w:t>
            </w:r>
          </w:p>
          <w:p w14:paraId="47F79186" w14:textId="77777777" w:rsidR="00551619" w:rsidRDefault="00000000">
            <w:pPr>
              <w:snapToGrid w:val="0"/>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自行下载</w:t>
            </w:r>
          </w:p>
          <w:p w14:paraId="7F968DE1" w14:textId="77777777" w:rsidR="00551619" w:rsidRDefault="00000000">
            <w:pPr>
              <w:snapToGrid w:val="0"/>
              <w:rPr>
                <w:rFonts w:ascii="宋体" w:hAnsi="宋体" w:hint="eastAsia"/>
                <w:color w:val="000000"/>
                <w:sz w:val="18"/>
                <w:szCs w:val="18"/>
                <w:lang w:val="zh-CN"/>
              </w:rPr>
            </w:pPr>
            <w:r>
              <w:rPr>
                <w:rFonts w:ascii="宋体" w:hAnsi="宋体" w:hint="eastAsia"/>
                <w:color w:val="000000"/>
                <w:sz w:val="18"/>
                <w:szCs w:val="18"/>
                <w:lang w:val="zh-CN"/>
              </w:rPr>
              <w:t>□</w:t>
            </w:r>
            <w:r>
              <w:rPr>
                <w:rFonts w:ascii="宋体" w:hAnsi="宋体" w:hint="eastAsia"/>
                <w:color w:val="000000"/>
                <w:sz w:val="18"/>
                <w:szCs w:val="18"/>
              </w:rPr>
              <w:t>其他</w:t>
            </w:r>
            <w:r>
              <w:rPr>
                <w:rFonts w:ascii="宋体" w:hAnsi="宋体" w:hint="eastAsia"/>
                <w:color w:val="000000"/>
                <w:sz w:val="18"/>
                <w:szCs w:val="18"/>
                <w:lang w:val="zh-CN"/>
              </w:rPr>
              <w:t>________</w:t>
            </w:r>
          </w:p>
        </w:tc>
        <w:tc>
          <w:tcPr>
            <w:tcW w:w="1241" w:type="dxa"/>
            <w:shd w:val="clear" w:color="auto" w:fill="FFFFFF"/>
            <w:vAlign w:val="center"/>
          </w:tcPr>
          <w:p w14:paraId="4DCDE686" w14:textId="77777777" w:rsidR="00551619" w:rsidRDefault="00000000">
            <w:pPr>
              <w:snapToGrid w:val="0"/>
              <w:jc w:val="left"/>
              <w:rPr>
                <w:rFonts w:ascii="宋体" w:hAnsi="宋体" w:hint="eastAsia"/>
                <w:color w:val="000000"/>
                <w:sz w:val="18"/>
                <w:szCs w:val="18"/>
              </w:rPr>
            </w:pPr>
            <w:r>
              <w:rPr>
                <w:rFonts w:ascii="宋体" w:hAnsi="宋体" w:hint="eastAsia"/>
                <w:color w:val="000000"/>
                <w:sz w:val="18"/>
                <w:szCs w:val="18"/>
                <w:lang w:val="zh-CN"/>
              </w:rPr>
              <w:t>_______</w:t>
            </w:r>
            <w:r>
              <w:rPr>
                <w:rFonts w:ascii="宋体" w:hAnsi="宋体"/>
                <w:color w:val="000000"/>
                <w:sz w:val="18"/>
                <w:szCs w:val="18"/>
              </w:rPr>
              <w:t>MB</w:t>
            </w:r>
            <w:r>
              <w:rPr>
                <w:rFonts w:ascii="宋体" w:hAnsi="宋体" w:hint="eastAsia"/>
                <w:color w:val="000000"/>
                <w:sz w:val="18"/>
                <w:szCs w:val="18"/>
              </w:rPr>
              <w:t>；</w:t>
            </w:r>
          </w:p>
          <w:p w14:paraId="6F119132" w14:textId="77777777" w:rsidR="00551619" w:rsidRDefault="00000000">
            <w:pPr>
              <w:snapToGrid w:val="0"/>
              <w:ind w:right="315"/>
              <w:jc w:val="left"/>
              <w:rPr>
                <w:rFonts w:ascii="宋体" w:hAnsi="宋体" w:hint="eastAsia"/>
                <w:color w:val="000000"/>
                <w:sz w:val="18"/>
                <w:szCs w:val="18"/>
                <w:lang w:val="zh-CN"/>
              </w:rPr>
            </w:pPr>
            <w:r>
              <w:rPr>
                <w:rFonts w:ascii="宋体" w:hAnsi="宋体" w:hint="eastAsia"/>
                <w:color w:val="000000"/>
                <w:sz w:val="18"/>
                <w:szCs w:val="18"/>
                <w:lang w:val="zh-CN"/>
              </w:rPr>
              <w:t>_____</w:t>
            </w:r>
            <w:r>
              <w:rPr>
                <w:rFonts w:ascii="宋体" w:hAnsi="宋体" w:hint="eastAsia"/>
                <w:color w:val="000000"/>
                <w:sz w:val="18"/>
                <w:szCs w:val="18"/>
              </w:rPr>
              <w:t>页</w:t>
            </w:r>
          </w:p>
        </w:tc>
        <w:tc>
          <w:tcPr>
            <w:tcW w:w="1017" w:type="dxa"/>
            <w:shd w:val="clear" w:color="auto" w:fill="FFFFFF"/>
            <w:vAlign w:val="center"/>
          </w:tcPr>
          <w:p w14:paraId="0FFC284C" w14:textId="77777777" w:rsidR="00551619" w:rsidRDefault="00000000">
            <w:pPr>
              <w:snapToGrid w:val="0"/>
              <w:jc w:val="center"/>
              <w:rPr>
                <w:rFonts w:ascii="宋体" w:hAnsi="宋体" w:hint="eastAsia"/>
                <w:b/>
                <w:color w:val="000000"/>
                <w:sz w:val="18"/>
                <w:szCs w:val="18"/>
                <w:lang w:val="zh-CN"/>
              </w:rPr>
            </w:pPr>
            <w:r>
              <w:rPr>
                <w:rFonts w:ascii="宋体" w:hAnsi="宋体" w:hint="eastAsia"/>
                <w:i/>
                <w:iCs/>
                <w:sz w:val="18"/>
                <w:szCs w:val="18"/>
              </w:rPr>
              <w:t>……</w:t>
            </w:r>
          </w:p>
        </w:tc>
        <w:tc>
          <w:tcPr>
            <w:tcW w:w="1596" w:type="dxa"/>
            <w:shd w:val="clear" w:color="auto" w:fill="FFFFFF"/>
            <w:vAlign w:val="center"/>
          </w:tcPr>
          <w:p w14:paraId="57A2AC45" w14:textId="77777777" w:rsidR="00551619" w:rsidRDefault="00000000">
            <w:pPr>
              <w:snapToGrid w:val="0"/>
              <w:jc w:val="center"/>
              <w:rPr>
                <w:rFonts w:ascii="宋体" w:hAnsi="宋体" w:hint="eastAsia"/>
                <w:b/>
                <w:color w:val="000000"/>
                <w:sz w:val="18"/>
                <w:szCs w:val="18"/>
                <w:lang w:val="zh-CN"/>
              </w:rPr>
            </w:pPr>
            <w:r>
              <w:rPr>
                <w:rFonts w:ascii="宋体" w:hAnsi="宋体" w:hint="eastAsia"/>
                <w:i/>
                <w:iCs/>
                <w:sz w:val="18"/>
                <w:szCs w:val="18"/>
              </w:rPr>
              <w:t>……</w:t>
            </w:r>
          </w:p>
        </w:tc>
        <w:tc>
          <w:tcPr>
            <w:tcW w:w="1691" w:type="dxa"/>
            <w:shd w:val="clear" w:color="auto" w:fill="FFFFFF"/>
            <w:vAlign w:val="center"/>
          </w:tcPr>
          <w:p w14:paraId="16B7C9E8" w14:textId="77777777" w:rsidR="00551619" w:rsidRDefault="00000000">
            <w:pPr>
              <w:snapToGrid w:val="0"/>
              <w:rPr>
                <w:rFonts w:ascii="宋体" w:hAnsi="宋体" w:hint="eastAsia"/>
                <w:color w:val="000000"/>
                <w:sz w:val="18"/>
                <w:szCs w:val="18"/>
                <w:lang w:val="zh-CN"/>
              </w:rPr>
            </w:pPr>
            <w:r>
              <w:rPr>
                <w:rFonts w:ascii="宋体" w:hAnsi="宋体" w:hint="eastAsia"/>
                <w:color w:val="000000"/>
                <w:sz w:val="18"/>
                <w:szCs w:val="18"/>
                <w:lang w:val="zh-CN"/>
              </w:rPr>
              <w:t>□</w:t>
            </w:r>
            <w:r>
              <w:rPr>
                <w:rFonts w:ascii="宋体" w:hAnsi="宋体"/>
                <w:color w:val="000000"/>
                <w:sz w:val="18"/>
                <w:szCs w:val="18"/>
                <w:lang w:val="zh-CN"/>
              </w:rPr>
              <w:t>存档</w:t>
            </w:r>
            <w:r>
              <w:rPr>
                <w:rFonts w:ascii="宋体" w:hAnsi="宋体" w:hint="eastAsia"/>
                <w:color w:val="000000"/>
                <w:sz w:val="18"/>
                <w:szCs w:val="18"/>
              </w:rPr>
              <w:t xml:space="preserve">  </w:t>
            </w:r>
            <w:r>
              <w:rPr>
                <w:rFonts w:ascii="宋体" w:hAnsi="宋体" w:hint="eastAsia"/>
                <w:color w:val="000000"/>
                <w:sz w:val="18"/>
                <w:szCs w:val="18"/>
                <w:lang w:val="zh-CN"/>
              </w:rPr>
              <w:t>□</w:t>
            </w:r>
            <w:r>
              <w:rPr>
                <w:rFonts w:ascii="宋体" w:hAnsi="宋体"/>
                <w:color w:val="000000"/>
                <w:sz w:val="18"/>
                <w:szCs w:val="18"/>
                <w:lang w:val="zh-CN"/>
              </w:rPr>
              <w:t>退还</w:t>
            </w:r>
          </w:p>
          <w:p w14:paraId="23C97FE8" w14:textId="77777777" w:rsidR="00551619" w:rsidRDefault="00000000">
            <w:pPr>
              <w:jc w:val="left"/>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销毁删除</w:t>
            </w:r>
          </w:p>
          <w:p w14:paraId="043CAAB8" w14:textId="77777777" w:rsidR="00551619" w:rsidRDefault="00000000">
            <w:pPr>
              <w:jc w:val="left"/>
              <w:rPr>
                <w:rFonts w:ascii="宋体" w:hAnsi="宋体" w:hint="eastAsia"/>
                <w:color w:val="000000"/>
                <w:sz w:val="18"/>
                <w:szCs w:val="18"/>
                <w:lang w:val="zh-CN"/>
              </w:rPr>
            </w:pPr>
            <w:r>
              <w:rPr>
                <w:rFonts w:ascii="宋体" w:hAnsi="宋体" w:hint="eastAsia"/>
                <w:color w:val="000000"/>
                <w:sz w:val="18"/>
                <w:szCs w:val="18"/>
                <w:lang w:val="zh-CN"/>
              </w:rPr>
              <w:t>□</w:t>
            </w:r>
            <w:r>
              <w:rPr>
                <w:rFonts w:ascii="宋体" w:hAnsi="宋体" w:hint="eastAsia"/>
                <w:color w:val="000000"/>
                <w:sz w:val="18"/>
                <w:szCs w:val="18"/>
              </w:rPr>
              <w:t>其他</w:t>
            </w:r>
            <w:r>
              <w:rPr>
                <w:rFonts w:ascii="宋体" w:hAnsi="宋体" w:hint="eastAsia"/>
                <w:color w:val="000000"/>
                <w:sz w:val="18"/>
                <w:szCs w:val="18"/>
                <w:lang w:val="zh-CN"/>
              </w:rPr>
              <w:t>_______</w:t>
            </w:r>
          </w:p>
        </w:tc>
      </w:tr>
      <w:tr w:rsidR="00551619" w14:paraId="23A3D7D0" w14:textId="77777777">
        <w:trPr>
          <w:trHeight w:val="430"/>
          <w:jc w:val="center"/>
        </w:trPr>
        <w:tc>
          <w:tcPr>
            <w:tcW w:w="1014" w:type="dxa"/>
            <w:shd w:val="clear" w:color="auto" w:fill="FFFFFF"/>
            <w:vAlign w:val="center"/>
          </w:tcPr>
          <w:p w14:paraId="68FF63E7" w14:textId="77777777" w:rsidR="00551619" w:rsidRDefault="00000000">
            <w:pPr>
              <w:snapToGrid w:val="0"/>
              <w:jc w:val="center"/>
              <w:rPr>
                <w:rFonts w:ascii="宋体" w:hAnsi="宋体" w:hint="eastAsia"/>
                <w:color w:val="000000"/>
                <w:sz w:val="18"/>
                <w:szCs w:val="18"/>
                <w:lang w:val="zh-CN"/>
              </w:rPr>
            </w:pPr>
            <w:r>
              <w:rPr>
                <w:rFonts w:ascii="宋体" w:hAnsi="宋体"/>
                <w:color w:val="000000"/>
                <w:sz w:val="18"/>
                <w:szCs w:val="18"/>
              </w:rPr>
              <w:t>数据</w:t>
            </w:r>
          </w:p>
        </w:tc>
        <w:tc>
          <w:tcPr>
            <w:tcW w:w="2091" w:type="dxa"/>
            <w:gridSpan w:val="2"/>
            <w:shd w:val="clear" w:color="auto" w:fill="FFFFFF"/>
            <w:vAlign w:val="center"/>
          </w:tcPr>
          <w:p w14:paraId="28A88C95" w14:textId="77777777" w:rsidR="00551619" w:rsidRDefault="00000000">
            <w:pPr>
              <w:snapToGrid w:val="0"/>
              <w:rPr>
                <w:rFonts w:ascii="宋体" w:hAnsi="宋体" w:cs="宋体" w:hint="eastAsia"/>
                <w:color w:val="000000"/>
                <w:sz w:val="18"/>
                <w:szCs w:val="18"/>
              </w:rPr>
            </w:pPr>
            <w:r>
              <w:rPr>
                <w:rFonts w:ascii="宋体" w:hAnsi="宋体" w:hint="eastAsia"/>
                <w:color w:val="000000"/>
                <w:sz w:val="18"/>
                <w:szCs w:val="18"/>
                <w:lang w:val="zh-CN"/>
              </w:rPr>
              <w:t>存储介质（□</w:t>
            </w:r>
            <w:r>
              <w:rPr>
                <w:rFonts w:ascii="宋体" w:hAnsi="宋体" w:cs="宋体" w:hint="eastAsia"/>
                <w:color w:val="000000"/>
                <w:sz w:val="18"/>
                <w:szCs w:val="18"/>
              </w:rPr>
              <w:t>光盘、</w:t>
            </w:r>
            <w:r>
              <w:rPr>
                <w:rFonts w:ascii="宋体" w:hAnsi="宋体" w:hint="eastAsia"/>
                <w:color w:val="000000"/>
                <w:sz w:val="18"/>
                <w:szCs w:val="18"/>
                <w:lang w:val="zh-CN"/>
              </w:rPr>
              <w:t>□</w:t>
            </w:r>
            <w:r>
              <w:rPr>
                <w:rFonts w:ascii="宋体" w:hAnsi="宋体" w:cs="宋体" w:hint="eastAsia"/>
                <w:color w:val="000000"/>
                <w:sz w:val="18"/>
                <w:szCs w:val="18"/>
              </w:rPr>
              <w:t>硬盘、</w:t>
            </w:r>
            <w:r>
              <w:rPr>
                <w:rFonts w:ascii="宋体" w:hAnsi="宋体" w:hint="eastAsia"/>
                <w:color w:val="000000"/>
                <w:sz w:val="18"/>
                <w:szCs w:val="18"/>
                <w:lang w:val="zh-CN"/>
              </w:rPr>
              <w:t>□</w:t>
            </w:r>
            <w:r>
              <w:rPr>
                <w:rFonts w:ascii="宋体" w:hAnsi="宋体" w:cs="宋体" w:hint="eastAsia"/>
                <w:color w:val="000000"/>
                <w:sz w:val="18"/>
                <w:szCs w:val="18"/>
              </w:rPr>
              <w:t>优盘、</w:t>
            </w:r>
            <w:r>
              <w:rPr>
                <w:rFonts w:ascii="宋体" w:hAnsi="宋体" w:hint="eastAsia"/>
                <w:color w:val="000000"/>
                <w:sz w:val="18"/>
                <w:szCs w:val="18"/>
                <w:lang w:val="zh-CN"/>
              </w:rPr>
              <w:t>□</w:t>
            </w:r>
            <w:r>
              <w:rPr>
                <w:rFonts w:ascii="宋体" w:hAnsi="宋体"/>
                <w:color w:val="000000"/>
                <w:sz w:val="18"/>
                <w:szCs w:val="18"/>
                <w:lang w:val="zh-CN"/>
              </w:rPr>
              <w:t>纸质</w:t>
            </w:r>
          </w:p>
          <w:p w14:paraId="6525E6AD" w14:textId="77777777" w:rsidR="00551619" w:rsidRDefault="00000000">
            <w:pPr>
              <w:snapToGrid w:val="0"/>
              <w:rPr>
                <w:rFonts w:ascii="宋体" w:hAnsi="宋体" w:hint="eastAsia"/>
                <w:color w:val="000000"/>
                <w:sz w:val="18"/>
                <w:szCs w:val="18"/>
                <w:lang w:val="zh-CN"/>
              </w:rPr>
            </w:pPr>
            <w:r>
              <w:rPr>
                <w:rFonts w:ascii="宋体" w:hAnsi="宋体" w:hint="eastAsia"/>
                <w:color w:val="000000"/>
                <w:sz w:val="18"/>
                <w:szCs w:val="18"/>
                <w:lang w:val="zh-CN"/>
              </w:rPr>
              <w:t>□其它___________）</w:t>
            </w:r>
          </w:p>
        </w:tc>
        <w:tc>
          <w:tcPr>
            <w:tcW w:w="1534" w:type="dxa"/>
            <w:shd w:val="clear" w:color="auto" w:fill="FFFFFF"/>
            <w:vAlign w:val="center"/>
          </w:tcPr>
          <w:p w14:paraId="7A0F5DAD" w14:textId="77777777" w:rsidR="00551619" w:rsidRDefault="00000000">
            <w:pPr>
              <w:snapToGrid w:val="0"/>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 xml:space="preserve">邮寄 </w:t>
            </w:r>
            <w:r>
              <w:rPr>
                <w:rFonts w:ascii="宋体" w:hAnsi="宋体" w:hint="eastAsia"/>
                <w:color w:val="000000"/>
                <w:sz w:val="18"/>
                <w:szCs w:val="18"/>
                <w:lang w:val="zh-CN"/>
              </w:rPr>
              <w:t>□</w:t>
            </w:r>
            <w:r>
              <w:rPr>
                <w:rFonts w:ascii="宋体" w:hAnsi="宋体" w:hint="eastAsia"/>
                <w:color w:val="000000"/>
                <w:sz w:val="18"/>
                <w:szCs w:val="18"/>
              </w:rPr>
              <w:t>邮件</w:t>
            </w:r>
          </w:p>
          <w:p w14:paraId="3A89A617" w14:textId="77777777" w:rsidR="00551619" w:rsidRDefault="00000000">
            <w:pPr>
              <w:snapToGrid w:val="0"/>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即时通讯工具</w:t>
            </w:r>
          </w:p>
          <w:p w14:paraId="4DB59E17" w14:textId="77777777" w:rsidR="00551619" w:rsidRDefault="00000000">
            <w:pPr>
              <w:snapToGrid w:val="0"/>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自行下载</w:t>
            </w:r>
          </w:p>
          <w:p w14:paraId="4B7EBB1C" w14:textId="77777777" w:rsidR="00551619" w:rsidRDefault="00000000">
            <w:pPr>
              <w:snapToGrid w:val="0"/>
              <w:rPr>
                <w:rFonts w:ascii="宋体" w:hAnsi="宋体" w:hint="eastAsia"/>
                <w:color w:val="000000"/>
                <w:sz w:val="18"/>
                <w:szCs w:val="18"/>
                <w:lang w:val="zh-CN"/>
              </w:rPr>
            </w:pPr>
            <w:r>
              <w:rPr>
                <w:rFonts w:ascii="宋体" w:hAnsi="宋体" w:hint="eastAsia"/>
                <w:color w:val="000000"/>
                <w:sz w:val="18"/>
                <w:szCs w:val="18"/>
                <w:lang w:val="zh-CN"/>
              </w:rPr>
              <w:t>□</w:t>
            </w:r>
            <w:r>
              <w:rPr>
                <w:rFonts w:ascii="宋体" w:hAnsi="宋体" w:hint="eastAsia"/>
                <w:color w:val="000000"/>
                <w:sz w:val="18"/>
                <w:szCs w:val="18"/>
              </w:rPr>
              <w:t>其他</w:t>
            </w:r>
            <w:r>
              <w:rPr>
                <w:rFonts w:ascii="宋体" w:hAnsi="宋体" w:hint="eastAsia"/>
                <w:color w:val="000000"/>
                <w:sz w:val="18"/>
                <w:szCs w:val="18"/>
                <w:lang w:val="zh-CN"/>
              </w:rPr>
              <w:t>________</w:t>
            </w:r>
          </w:p>
        </w:tc>
        <w:tc>
          <w:tcPr>
            <w:tcW w:w="1241" w:type="dxa"/>
            <w:shd w:val="clear" w:color="auto" w:fill="FFFFFF"/>
            <w:vAlign w:val="center"/>
          </w:tcPr>
          <w:p w14:paraId="57DD0A72" w14:textId="77777777" w:rsidR="00551619" w:rsidRDefault="00000000">
            <w:pPr>
              <w:snapToGrid w:val="0"/>
              <w:jc w:val="left"/>
              <w:rPr>
                <w:rFonts w:ascii="宋体" w:hAnsi="宋体" w:hint="eastAsia"/>
                <w:color w:val="000000"/>
                <w:sz w:val="18"/>
                <w:szCs w:val="18"/>
              </w:rPr>
            </w:pPr>
            <w:r>
              <w:rPr>
                <w:rFonts w:ascii="宋体" w:hAnsi="宋体" w:hint="eastAsia"/>
                <w:color w:val="000000"/>
                <w:sz w:val="18"/>
                <w:szCs w:val="18"/>
                <w:lang w:val="zh-CN"/>
              </w:rPr>
              <w:t>_______</w:t>
            </w:r>
            <w:r>
              <w:rPr>
                <w:rFonts w:ascii="宋体" w:hAnsi="宋体"/>
                <w:color w:val="000000"/>
                <w:sz w:val="18"/>
                <w:szCs w:val="18"/>
              </w:rPr>
              <w:t>MB</w:t>
            </w:r>
            <w:r>
              <w:rPr>
                <w:rFonts w:ascii="宋体" w:hAnsi="宋体" w:hint="eastAsia"/>
                <w:color w:val="000000"/>
                <w:sz w:val="18"/>
                <w:szCs w:val="18"/>
              </w:rPr>
              <w:t>；</w:t>
            </w:r>
          </w:p>
          <w:p w14:paraId="55E6991F" w14:textId="77777777" w:rsidR="00551619" w:rsidRDefault="00000000">
            <w:pPr>
              <w:snapToGrid w:val="0"/>
              <w:ind w:right="315"/>
              <w:jc w:val="left"/>
              <w:rPr>
                <w:rFonts w:ascii="宋体" w:hAnsi="宋体" w:hint="eastAsia"/>
                <w:color w:val="000000"/>
                <w:sz w:val="18"/>
                <w:szCs w:val="18"/>
              </w:rPr>
            </w:pPr>
            <w:r>
              <w:rPr>
                <w:rFonts w:ascii="宋体" w:hAnsi="宋体" w:hint="eastAsia"/>
                <w:color w:val="000000"/>
                <w:sz w:val="18"/>
                <w:szCs w:val="18"/>
                <w:lang w:val="zh-CN"/>
              </w:rPr>
              <w:t>_____</w:t>
            </w:r>
            <w:r>
              <w:rPr>
                <w:rFonts w:ascii="宋体" w:hAnsi="宋体" w:hint="eastAsia"/>
                <w:color w:val="000000"/>
                <w:sz w:val="18"/>
                <w:szCs w:val="18"/>
              </w:rPr>
              <w:t>页</w:t>
            </w:r>
          </w:p>
        </w:tc>
        <w:tc>
          <w:tcPr>
            <w:tcW w:w="1017" w:type="dxa"/>
            <w:shd w:val="clear" w:color="auto" w:fill="FFFFFF"/>
            <w:vAlign w:val="center"/>
          </w:tcPr>
          <w:p w14:paraId="0A8D0EB6" w14:textId="77777777" w:rsidR="00551619" w:rsidRDefault="00000000">
            <w:pPr>
              <w:snapToGrid w:val="0"/>
              <w:jc w:val="center"/>
              <w:rPr>
                <w:rFonts w:ascii="宋体" w:hAnsi="宋体" w:hint="eastAsia"/>
                <w:b/>
                <w:color w:val="000000"/>
                <w:sz w:val="18"/>
                <w:szCs w:val="18"/>
                <w:lang w:val="zh-CN"/>
              </w:rPr>
            </w:pPr>
            <w:r>
              <w:rPr>
                <w:rFonts w:ascii="宋体" w:hAnsi="宋体" w:hint="eastAsia"/>
                <w:i/>
                <w:iCs/>
                <w:sz w:val="18"/>
                <w:szCs w:val="18"/>
              </w:rPr>
              <w:t>……</w:t>
            </w:r>
          </w:p>
        </w:tc>
        <w:tc>
          <w:tcPr>
            <w:tcW w:w="1596" w:type="dxa"/>
            <w:shd w:val="clear" w:color="auto" w:fill="FFFFFF"/>
            <w:vAlign w:val="center"/>
          </w:tcPr>
          <w:p w14:paraId="607A046D" w14:textId="77777777" w:rsidR="00551619" w:rsidRDefault="00000000">
            <w:pPr>
              <w:snapToGrid w:val="0"/>
              <w:jc w:val="center"/>
              <w:rPr>
                <w:rFonts w:ascii="宋体" w:hAnsi="宋体" w:hint="eastAsia"/>
                <w:b/>
                <w:color w:val="000000"/>
                <w:sz w:val="18"/>
                <w:szCs w:val="18"/>
                <w:lang w:val="zh-CN"/>
              </w:rPr>
            </w:pPr>
            <w:r>
              <w:rPr>
                <w:rFonts w:ascii="宋体" w:hAnsi="宋体" w:hint="eastAsia"/>
                <w:i/>
                <w:iCs/>
                <w:sz w:val="18"/>
                <w:szCs w:val="18"/>
              </w:rPr>
              <w:t>……</w:t>
            </w:r>
          </w:p>
        </w:tc>
        <w:tc>
          <w:tcPr>
            <w:tcW w:w="1691" w:type="dxa"/>
            <w:shd w:val="clear" w:color="auto" w:fill="FFFFFF"/>
            <w:vAlign w:val="center"/>
          </w:tcPr>
          <w:p w14:paraId="4408BF29" w14:textId="77777777" w:rsidR="00551619" w:rsidRDefault="00000000">
            <w:pPr>
              <w:jc w:val="left"/>
              <w:rPr>
                <w:rFonts w:ascii="宋体" w:hAnsi="宋体" w:hint="eastAsia"/>
                <w:color w:val="000000"/>
                <w:sz w:val="18"/>
                <w:szCs w:val="18"/>
              </w:rPr>
            </w:pPr>
            <w:r>
              <w:rPr>
                <w:rFonts w:ascii="宋体" w:hAnsi="宋体" w:hint="eastAsia"/>
                <w:color w:val="000000"/>
                <w:sz w:val="18"/>
                <w:szCs w:val="18"/>
                <w:lang w:val="zh-CN"/>
              </w:rPr>
              <w:t>□</w:t>
            </w:r>
            <w:r>
              <w:rPr>
                <w:rFonts w:ascii="宋体" w:hAnsi="宋体"/>
                <w:color w:val="000000"/>
                <w:sz w:val="18"/>
                <w:szCs w:val="18"/>
                <w:lang w:val="zh-CN"/>
              </w:rPr>
              <w:t>存档</w:t>
            </w:r>
            <w:r>
              <w:rPr>
                <w:rFonts w:ascii="宋体" w:hAnsi="宋体" w:hint="eastAsia"/>
                <w:color w:val="000000"/>
                <w:sz w:val="18"/>
                <w:szCs w:val="18"/>
              </w:rPr>
              <w:t xml:space="preserve">  </w:t>
            </w:r>
            <w:r>
              <w:rPr>
                <w:rFonts w:ascii="宋体" w:hAnsi="宋体" w:hint="eastAsia"/>
                <w:color w:val="000000"/>
                <w:sz w:val="18"/>
                <w:szCs w:val="18"/>
                <w:lang w:val="zh-CN"/>
              </w:rPr>
              <w:t>□</w:t>
            </w:r>
            <w:r>
              <w:rPr>
                <w:rFonts w:ascii="宋体" w:hAnsi="宋体"/>
                <w:color w:val="000000"/>
                <w:sz w:val="18"/>
                <w:szCs w:val="18"/>
                <w:lang w:val="zh-CN"/>
              </w:rPr>
              <w:t>退还</w:t>
            </w:r>
          </w:p>
          <w:p w14:paraId="1E9A6183" w14:textId="77777777" w:rsidR="00551619" w:rsidRDefault="00000000">
            <w:pPr>
              <w:jc w:val="left"/>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 xml:space="preserve">销毁删除 </w:t>
            </w:r>
          </w:p>
          <w:p w14:paraId="239B9B5C" w14:textId="77777777" w:rsidR="00551619" w:rsidRDefault="00000000">
            <w:pPr>
              <w:jc w:val="left"/>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其他</w:t>
            </w:r>
            <w:r>
              <w:rPr>
                <w:rFonts w:ascii="宋体" w:hAnsi="宋体" w:hint="eastAsia"/>
                <w:color w:val="000000"/>
                <w:sz w:val="18"/>
                <w:szCs w:val="18"/>
                <w:lang w:val="zh-CN"/>
              </w:rPr>
              <w:t>_______</w:t>
            </w:r>
          </w:p>
        </w:tc>
      </w:tr>
    </w:tbl>
    <w:p w14:paraId="5F9B13AA" w14:textId="77777777" w:rsidR="00551619" w:rsidRDefault="00000000">
      <w:pPr>
        <w:pStyle w:val="aff"/>
        <w:numPr>
          <w:ilvl w:val="1"/>
          <w:numId w:val="0"/>
        </w:numPr>
        <w:spacing w:before="156" w:after="156"/>
        <w:rPr>
          <w:rFonts w:hAnsi="宋体" w:hint="eastAsia"/>
          <w:sz w:val="18"/>
          <w:szCs w:val="18"/>
        </w:rPr>
      </w:pPr>
      <w:bookmarkStart w:id="57" w:name="OLE_LINK11"/>
      <w:r>
        <w:rPr>
          <w:rFonts w:hAnsi="宋体" w:hint="eastAsia"/>
          <w:sz w:val="18"/>
          <w:szCs w:val="18"/>
        </w:rPr>
        <w:br w:type="page"/>
      </w:r>
    </w:p>
    <w:p w14:paraId="5B4E3713" w14:textId="77777777" w:rsidR="00551619" w:rsidRDefault="00000000">
      <w:pPr>
        <w:pStyle w:val="afffffb"/>
        <w:spacing w:beforeLines="50" w:before="156" w:afterLines="50" w:after="156"/>
        <w:ind w:firstLineChars="0" w:firstLine="0"/>
        <w:jc w:val="center"/>
        <w:rPr>
          <w:rFonts w:ascii="黑体" w:eastAsia="黑体"/>
          <w:color w:val="000000"/>
        </w:rPr>
      </w:pPr>
      <w:r>
        <w:rPr>
          <w:rFonts w:ascii="黑体" w:eastAsia="黑体" w:hint="eastAsia"/>
          <w:color w:val="000000"/>
        </w:rPr>
        <w:lastRenderedPageBreak/>
        <w:t>表A.1  样品信息记录</w:t>
      </w:r>
      <w:r>
        <w:rPr>
          <w:rFonts w:hAnsi="宋体" w:hint="eastAsia"/>
          <w:color w:val="000000"/>
        </w:rPr>
        <w:t>（续）</w:t>
      </w:r>
    </w:p>
    <w:tbl>
      <w:tblPr>
        <w:tblW w:w="1018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058"/>
        <w:gridCol w:w="2013"/>
        <w:gridCol w:w="1559"/>
        <w:gridCol w:w="1244"/>
        <w:gridCol w:w="955"/>
        <w:gridCol w:w="1664"/>
        <w:gridCol w:w="1691"/>
      </w:tblGrid>
      <w:tr w:rsidR="00551619" w14:paraId="6AC0C9ED" w14:textId="77777777">
        <w:trPr>
          <w:trHeight w:val="3145"/>
          <w:jc w:val="center"/>
        </w:trPr>
        <w:tc>
          <w:tcPr>
            <w:tcW w:w="10184" w:type="dxa"/>
            <w:gridSpan w:val="7"/>
            <w:shd w:val="clear" w:color="auto" w:fill="FFFFFF"/>
            <w:vAlign w:val="center"/>
          </w:tcPr>
          <w:p w14:paraId="62A3B755" w14:textId="77777777" w:rsidR="00551619" w:rsidRDefault="00000000">
            <w:pPr>
              <w:spacing w:line="360" w:lineRule="auto"/>
              <w:jc w:val="left"/>
              <w:rPr>
                <w:rFonts w:ascii="宋体" w:hAnsi="宋体" w:hint="eastAsia"/>
                <w:sz w:val="18"/>
                <w:szCs w:val="18"/>
              </w:rPr>
            </w:pPr>
            <w:r>
              <w:rPr>
                <w:rFonts w:ascii="宋体" w:hAnsi="宋体" w:hint="eastAsia"/>
                <w:sz w:val="18"/>
                <w:szCs w:val="18"/>
              </w:rPr>
              <w:t>样品实拍照片</w:t>
            </w:r>
          </w:p>
          <w:p w14:paraId="3DBD1324" w14:textId="77777777" w:rsidR="00551619" w:rsidRDefault="00551619">
            <w:pPr>
              <w:spacing w:line="360" w:lineRule="auto"/>
              <w:jc w:val="center"/>
              <w:rPr>
                <w:rFonts w:ascii="宋体" w:hAnsi="宋体" w:hint="eastAsia"/>
                <w:sz w:val="18"/>
                <w:szCs w:val="18"/>
              </w:rPr>
            </w:pPr>
          </w:p>
          <w:p w14:paraId="19942F10" w14:textId="77777777" w:rsidR="00551619" w:rsidRDefault="00551619">
            <w:pPr>
              <w:spacing w:line="360" w:lineRule="auto"/>
              <w:jc w:val="center"/>
              <w:rPr>
                <w:rFonts w:ascii="宋体" w:hAnsi="宋体" w:hint="eastAsia"/>
                <w:sz w:val="18"/>
                <w:szCs w:val="18"/>
              </w:rPr>
            </w:pPr>
          </w:p>
          <w:bookmarkEnd w:id="57"/>
          <w:p w14:paraId="64DE2A43" w14:textId="77777777" w:rsidR="00551619" w:rsidRDefault="00000000">
            <w:pPr>
              <w:spacing w:line="360" w:lineRule="auto"/>
              <w:jc w:val="center"/>
              <w:rPr>
                <w:rFonts w:ascii="宋体" w:hAnsi="宋体" w:hint="eastAsia"/>
                <w:i/>
                <w:iCs/>
                <w:sz w:val="18"/>
                <w:szCs w:val="18"/>
              </w:rPr>
            </w:pPr>
            <w:r>
              <w:rPr>
                <w:rFonts w:ascii="宋体" w:hAnsi="宋体" w:hint="eastAsia"/>
                <w:i/>
                <w:iCs/>
                <w:sz w:val="18"/>
                <w:szCs w:val="18"/>
              </w:rPr>
              <w:t>在软件系统运行时，对显示出‘软件名称’、‘版本号’等该样品可视特征信息的页面(一页或多页)进行截图后放于此处，嵌入式软件应同时拍摄硬件照片，每张照片附加必要的文字说明</w:t>
            </w:r>
          </w:p>
          <w:p w14:paraId="3A08480C" w14:textId="77777777" w:rsidR="00551619" w:rsidRDefault="00551619">
            <w:pPr>
              <w:spacing w:beforeLines="50" w:before="156" w:line="360" w:lineRule="auto"/>
              <w:rPr>
                <w:rFonts w:ascii="宋体" w:hAnsi="宋体" w:hint="eastAsia"/>
                <w:sz w:val="18"/>
                <w:szCs w:val="18"/>
                <w:lang w:val="zh-CN"/>
              </w:rPr>
            </w:pPr>
          </w:p>
        </w:tc>
      </w:tr>
      <w:bookmarkEnd w:id="55"/>
      <w:bookmarkEnd w:id="56"/>
      <w:tr w:rsidR="00551619" w14:paraId="48D18626" w14:textId="77777777">
        <w:trPr>
          <w:trHeight w:val="533"/>
          <w:jc w:val="center"/>
        </w:trPr>
        <w:tc>
          <w:tcPr>
            <w:tcW w:w="10184" w:type="dxa"/>
            <w:gridSpan w:val="7"/>
            <w:shd w:val="clear" w:color="auto" w:fill="FFFFFF"/>
            <w:vAlign w:val="center"/>
          </w:tcPr>
          <w:p w14:paraId="010F7393" w14:textId="77777777" w:rsidR="00551619" w:rsidRDefault="00000000">
            <w:pPr>
              <w:jc w:val="left"/>
              <w:rPr>
                <w:rFonts w:ascii="宋体" w:hAnsi="宋体" w:hint="eastAsia"/>
                <w:color w:val="000000"/>
                <w:sz w:val="18"/>
                <w:szCs w:val="18"/>
              </w:rPr>
            </w:pPr>
            <w:r>
              <w:rPr>
                <w:rFonts w:ascii="宋体" w:hAnsi="宋体" w:hint="eastAsia"/>
                <w:color w:val="000000"/>
                <w:sz w:val="18"/>
                <w:szCs w:val="18"/>
              </w:rPr>
              <w:t xml:space="preserve">(如有)回归检测，如实记录回归后的样品信息  </w:t>
            </w:r>
          </w:p>
        </w:tc>
      </w:tr>
      <w:tr w:rsidR="00551619" w14:paraId="61B24D09" w14:textId="77777777">
        <w:trPr>
          <w:trHeight w:val="606"/>
          <w:jc w:val="center"/>
        </w:trPr>
        <w:tc>
          <w:tcPr>
            <w:tcW w:w="1058" w:type="dxa"/>
            <w:shd w:val="clear" w:color="auto" w:fill="FFFFFF"/>
            <w:vAlign w:val="center"/>
          </w:tcPr>
          <w:p w14:paraId="29143F0B" w14:textId="77777777" w:rsidR="00551619" w:rsidRDefault="00000000">
            <w:pPr>
              <w:tabs>
                <w:tab w:val="left" w:pos="5534"/>
              </w:tabs>
              <w:spacing w:beforeLines="50" w:before="156" w:afterLines="50" w:after="156" w:line="0" w:lineRule="atLeast"/>
              <w:jc w:val="center"/>
              <w:rPr>
                <w:rFonts w:ascii="宋体" w:hAnsi="宋体" w:hint="eastAsia"/>
                <w:color w:val="000000"/>
                <w:kern w:val="0"/>
                <w:sz w:val="18"/>
                <w:szCs w:val="18"/>
              </w:rPr>
            </w:pPr>
            <w:r>
              <w:rPr>
                <w:rFonts w:ascii="宋体" w:hAnsi="宋体" w:hint="eastAsia"/>
                <w:color w:val="000000"/>
                <w:kern w:val="0"/>
                <w:sz w:val="18"/>
                <w:szCs w:val="18"/>
              </w:rPr>
              <w:t>名称</w:t>
            </w:r>
          </w:p>
        </w:tc>
        <w:tc>
          <w:tcPr>
            <w:tcW w:w="2013" w:type="dxa"/>
            <w:shd w:val="clear" w:color="auto" w:fill="FFFFFF"/>
            <w:vAlign w:val="center"/>
          </w:tcPr>
          <w:p w14:paraId="08C342C5" w14:textId="77777777" w:rsidR="00551619" w:rsidRDefault="00000000">
            <w:pPr>
              <w:tabs>
                <w:tab w:val="left" w:pos="5534"/>
              </w:tabs>
              <w:spacing w:beforeLines="50" w:before="156" w:afterLines="50" w:after="156" w:line="0" w:lineRule="atLeast"/>
              <w:jc w:val="center"/>
              <w:rPr>
                <w:rFonts w:ascii="宋体" w:hAnsi="宋体" w:hint="eastAsia"/>
                <w:color w:val="000000"/>
                <w:kern w:val="0"/>
                <w:sz w:val="18"/>
                <w:szCs w:val="18"/>
              </w:rPr>
            </w:pPr>
            <w:r>
              <w:rPr>
                <w:rFonts w:ascii="宋体" w:hAnsi="宋体" w:hint="eastAsia"/>
                <w:color w:val="000000"/>
                <w:kern w:val="0"/>
                <w:sz w:val="18"/>
                <w:szCs w:val="18"/>
              </w:rPr>
              <w:t>样品状态</w:t>
            </w:r>
          </w:p>
        </w:tc>
        <w:tc>
          <w:tcPr>
            <w:tcW w:w="1559" w:type="dxa"/>
            <w:shd w:val="clear" w:color="auto" w:fill="FFFFFF"/>
            <w:vAlign w:val="center"/>
          </w:tcPr>
          <w:p w14:paraId="45E534C4" w14:textId="77777777" w:rsidR="00551619" w:rsidRDefault="00000000">
            <w:pPr>
              <w:tabs>
                <w:tab w:val="left" w:pos="5534"/>
              </w:tabs>
              <w:spacing w:beforeLines="50" w:before="156" w:afterLines="50" w:after="156" w:line="0" w:lineRule="atLeast"/>
              <w:jc w:val="center"/>
              <w:rPr>
                <w:rFonts w:ascii="宋体" w:hAnsi="宋体" w:hint="eastAsia"/>
                <w:color w:val="000000"/>
                <w:kern w:val="0"/>
                <w:sz w:val="18"/>
                <w:szCs w:val="18"/>
              </w:rPr>
            </w:pPr>
            <w:r>
              <w:rPr>
                <w:rFonts w:ascii="宋体" w:hAnsi="宋体" w:hint="eastAsia"/>
                <w:color w:val="000000"/>
                <w:kern w:val="0"/>
                <w:sz w:val="18"/>
                <w:szCs w:val="18"/>
              </w:rPr>
              <w:t>来样方式</w:t>
            </w:r>
          </w:p>
        </w:tc>
        <w:tc>
          <w:tcPr>
            <w:tcW w:w="1244" w:type="dxa"/>
            <w:shd w:val="clear" w:color="auto" w:fill="FFFFFF"/>
            <w:vAlign w:val="center"/>
          </w:tcPr>
          <w:p w14:paraId="05261BB3" w14:textId="77777777" w:rsidR="00551619" w:rsidRDefault="00000000">
            <w:pPr>
              <w:tabs>
                <w:tab w:val="left" w:pos="5534"/>
              </w:tabs>
              <w:spacing w:beforeLines="50" w:before="156" w:afterLines="50" w:after="156" w:line="0" w:lineRule="atLeast"/>
              <w:jc w:val="center"/>
              <w:rPr>
                <w:rFonts w:ascii="宋体" w:hAnsi="宋体" w:hint="eastAsia"/>
                <w:color w:val="000000"/>
                <w:kern w:val="0"/>
                <w:sz w:val="18"/>
                <w:szCs w:val="18"/>
              </w:rPr>
            </w:pPr>
            <w:r>
              <w:rPr>
                <w:rFonts w:ascii="宋体" w:hAnsi="宋体"/>
                <w:color w:val="000000"/>
                <w:kern w:val="0"/>
                <w:sz w:val="18"/>
                <w:szCs w:val="18"/>
              </w:rPr>
              <w:t>数量</w:t>
            </w:r>
            <w:r>
              <w:rPr>
                <w:rFonts w:ascii="宋体" w:hAnsi="宋体" w:hint="eastAsia"/>
                <w:color w:val="000000"/>
                <w:kern w:val="0"/>
                <w:sz w:val="18"/>
                <w:szCs w:val="18"/>
              </w:rPr>
              <w:t>/大小</w:t>
            </w:r>
          </w:p>
        </w:tc>
        <w:tc>
          <w:tcPr>
            <w:tcW w:w="955" w:type="dxa"/>
            <w:shd w:val="clear" w:color="auto" w:fill="FFFFFF"/>
            <w:vAlign w:val="center"/>
          </w:tcPr>
          <w:p w14:paraId="220142FF" w14:textId="77777777" w:rsidR="00551619" w:rsidRDefault="00000000">
            <w:pPr>
              <w:tabs>
                <w:tab w:val="left" w:pos="5534"/>
              </w:tabs>
              <w:spacing w:beforeLines="50" w:before="156" w:afterLines="50" w:after="156" w:line="0" w:lineRule="atLeast"/>
              <w:jc w:val="center"/>
              <w:rPr>
                <w:rFonts w:ascii="宋体" w:hAnsi="宋体" w:hint="eastAsia"/>
                <w:color w:val="000000"/>
                <w:kern w:val="0"/>
                <w:sz w:val="18"/>
                <w:szCs w:val="18"/>
              </w:rPr>
            </w:pPr>
            <w:proofErr w:type="gramStart"/>
            <w:r>
              <w:rPr>
                <w:rFonts w:ascii="宋体" w:hAnsi="宋体" w:hint="eastAsia"/>
                <w:color w:val="000000"/>
                <w:kern w:val="0"/>
                <w:sz w:val="18"/>
                <w:szCs w:val="18"/>
              </w:rPr>
              <w:t>哈希值</w:t>
            </w:r>
            <w:proofErr w:type="gramEnd"/>
          </w:p>
        </w:tc>
        <w:tc>
          <w:tcPr>
            <w:tcW w:w="1664" w:type="dxa"/>
            <w:shd w:val="clear" w:color="auto" w:fill="FFFFFF"/>
            <w:vAlign w:val="center"/>
          </w:tcPr>
          <w:p w14:paraId="2574077B" w14:textId="77777777" w:rsidR="00551619" w:rsidRDefault="00000000">
            <w:pPr>
              <w:tabs>
                <w:tab w:val="left" w:pos="5534"/>
              </w:tabs>
              <w:spacing w:beforeLines="50" w:before="156" w:afterLines="50" w:after="156" w:line="0" w:lineRule="atLeast"/>
              <w:jc w:val="center"/>
              <w:rPr>
                <w:rFonts w:ascii="宋体" w:hAnsi="宋体" w:hint="eastAsia"/>
                <w:color w:val="000000"/>
                <w:kern w:val="0"/>
                <w:sz w:val="18"/>
                <w:szCs w:val="18"/>
              </w:rPr>
            </w:pPr>
            <w:proofErr w:type="gramStart"/>
            <w:r>
              <w:rPr>
                <w:rFonts w:ascii="宋体" w:hAnsi="宋体" w:hint="eastAsia"/>
                <w:color w:val="000000"/>
                <w:kern w:val="0"/>
                <w:sz w:val="18"/>
                <w:szCs w:val="18"/>
              </w:rPr>
              <w:t>收样人</w:t>
            </w:r>
            <w:proofErr w:type="gramEnd"/>
            <w:r>
              <w:rPr>
                <w:rFonts w:ascii="宋体" w:hAnsi="宋体" w:hint="eastAsia"/>
                <w:color w:val="000000"/>
                <w:kern w:val="0"/>
                <w:sz w:val="18"/>
                <w:szCs w:val="18"/>
              </w:rPr>
              <w:t>/</w:t>
            </w:r>
            <w:proofErr w:type="gramStart"/>
            <w:r>
              <w:rPr>
                <w:rFonts w:ascii="宋体" w:hAnsi="宋体" w:hint="eastAsia"/>
                <w:color w:val="000000"/>
                <w:kern w:val="0"/>
                <w:sz w:val="18"/>
                <w:szCs w:val="18"/>
              </w:rPr>
              <w:t>收样日期</w:t>
            </w:r>
            <w:proofErr w:type="gramEnd"/>
          </w:p>
        </w:tc>
        <w:tc>
          <w:tcPr>
            <w:tcW w:w="1691" w:type="dxa"/>
            <w:shd w:val="clear" w:color="auto" w:fill="FFFFFF"/>
            <w:vAlign w:val="center"/>
          </w:tcPr>
          <w:p w14:paraId="6F4FC12A" w14:textId="77777777" w:rsidR="00551619" w:rsidRDefault="00000000">
            <w:pPr>
              <w:tabs>
                <w:tab w:val="left" w:pos="5534"/>
              </w:tabs>
              <w:spacing w:beforeLines="50" w:before="156" w:afterLines="50" w:after="156" w:line="0" w:lineRule="atLeast"/>
              <w:jc w:val="center"/>
              <w:rPr>
                <w:rFonts w:ascii="宋体" w:hAnsi="宋体" w:hint="eastAsia"/>
                <w:color w:val="000000"/>
                <w:kern w:val="0"/>
                <w:sz w:val="18"/>
                <w:szCs w:val="18"/>
              </w:rPr>
            </w:pPr>
            <w:proofErr w:type="gramStart"/>
            <w:r>
              <w:rPr>
                <w:rFonts w:ascii="宋体" w:hAnsi="宋体" w:hint="eastAsia"/>
                <w:color w:val="000000"/>
                <w:kern w:val="0"/>
                <w:sz w:val="18"/>
                <w:szCs w:val="18"/>
              </w:rPr>
              <w:t>样品</w:t>
            </w:r>
            <w:r>
              <w:rPr>
                <w:rFonts w:ascii="宋体" w:hAnsi="宋体"/>
                <w:color w:val="000000"/>
                <w:kern w:val="0"/>
                <w:sz w:val="18"/>
                <w:szCs w:val="18"/>
              </w:rPr>
              <w:t>检</w:t>
            </w:r>
            <w:r>
              <w:rPr>
                <w:rFonts w:ascii="宋体" w:hAnsi="宋体" w:hint="eastAsia"/>
                <w:color w:val="000000"/>
                <w:kern w:val="0"/>
                <w:sz w:val="18"/>
                <w:szCs w:val="18"/>
              </w:rPr>
              <w:t>毕</w:t>
            </w:r>
            <w:r>
              <w:rPr>
                <w:rFonts w:ascii="宋体" w:hAnsi="宋体"/>
                <w:color w:val="000000"/>
                <w:kern w:val="0"/>
                <w:sz w:val="18"/>
                <w:szCs w:val="18"/>
              </w:rPr>
              <w:t>处置</w:t>
            </w:r>
            <w:proofErr w:type="gramEnd"/>
          </w:p>
        </w:tc>
      </w:tr>
      <w:tr w:rsidR="00551619" w14:paraId="3DBD0470" w14:textId="77777777">
        <w:trPr>
          <w:trHeight w:val="1526"/>
          <w:jc w:val="center"/>
        </w:trPr>
        <w:tc>
          <w:tcPr>
            <w:tcW w:w="1058" w:type="dxa"/>
            <w:shd w:val="clear" w:color="auto" w:fill="FFFFFF"/>
            <w:vAlign w:val="center"/>
          </w:tcPr>
          <w:p w14:paraId="104237F3" w14:textId="77777777" w:rsidR="00551619" w:rsidRDefault="00000000">
            <w:pPr>
              <w:snapToGrid w:val="0"/>
              <w:jc w:val="center"/>
              <w:rPr>
                <w:rFonts w:ascii="宋体" w:hAnsi="宋体" w:hint="eastAsia"/>
                <w:color w:val="000000"/>
                <w:sz w:val="18"/>
                <w:szCs w:val="18"/>
                <w:lang w:val="zh-CN"/>
              </w:rPr>
            </w:pPr>
            <w:r>
              <w:rPr>
                <w:rFonts w:ascii="宋体" w:hAnsi="宋体"/>
                <w:color w:val="000000"/>
                <w:sz w:val="18"/>
                <w:szCs w:val="18"/>
              </w:rPr>
              <w:t>软件程序</w:t>
            </w:r>
          </w:p>
        </w:tc>
        <w:tc>
          <w:tcPr>
            <w:tcW w:w="2013" w:type="dxa"/>
            <w:shd w:val="clear" w:color="auto" w:fill="FFFFFF"/>
            <w:vAlign w:val="center"/>
          </w:tcPr>
          <w:p w14:paraId="57692B69" w14:textId="77777777" w:rsidR="00551619" w:rsidRDefault="00000000">
            <w:pPr>
              <w:snapToGrid w:val="0"/>
              <w:rPr>
                <w:rFonts w:ascii="宋体" w:hAnsi="宋体" w:cs="宋体" w:hint="eastAsia"/>
                <w:color w:val="000000"/>
                <w:sz w:val="18"/>
                <w:szCs w:val="18"/>
              </w:rPr>
            </w:pPr>
            <w:r>
              <w:rPr>
                <w:rFonts w:ascii="宋体" w:hAnsi="宋体" w:hint="eastAsia"/>
                <w:color w:val="000000"/>
                <w:sz w:val="18"/>
                <w:szCs w:val="18"/>
                <w:lang w:val="zh-CN"/>
              </w:rPr>
              <w:t>存储介质（□</w:t>
            </w:r>
            <w:r>
              <w:rPr>
                <w:rFonts w:ascii="宋体" w:hAnsi="宋体" w:cs="宋体" w:hint="eastAsia"/>
                <w:color w:val="000000"/>
                <w:sz w:val="18"/>
                <w:szCs w:val="18"/>
              </w:rPr>
              <w:t>光盘、</w:t>
            </w:r>
            <w:r>
              <w:rPr>
                <w:rFonts w:ascii="宋体" w:hAnsi="宋体" w:hint="eastAsia"/>
                <w:color w:val="000000"/>
                <w:sz w:val="18"/>
                <w:szCs w:val="18"/>
                <w:lang w:val="zh-CN"/>
              </w:rPr>
              <w:t>□</w:t>
            </w:r>
            <w:r>
              <w:rPr>
                <w:rFonts w:ascii="宋体" w:hAnsi="宋体" w:cs="宋体" w:hint="eastAsia"/>
                <w:color w:val="000000"/>
                <w:sz w:val="18"/>
                <w:szCs w:val="18"/>
              </w:rPr>
              <w:t>硬盘、</w:t>
            </w:r>
            <w:r>
              <w:rPr>
                <w:rFonts w:ascii="宋体" w:hAnsi="宋体" w:hint="eastAsia"/>
                <w:color w:val="000000"/>
                <w:sz w:val="18"/>
                <w:szCs w:val="18"/>
                <w:lang w:val="zh-CN"/>
              </w:rPr>
              <w:t>□</w:t>
            </w:r>
            <w:r>
              <w:rPr>
                <w:rFonts w:ascii="宋体" w:hAnsi="宋体" w:cs="宋体" w:hint="eastAsia"/>
                <w:color w:val="000000"/>
                <w:sz w:val="18"/>
                <w:szCs w:val="18"/>
              </w:rPr>
              <w:t>优盘、</w:t>
            </w:r>
            <w:r>
              <w:rPr>
                <w:rFonts w:ascii="宋体" w:hAnsi="宋体" w:hint="eastAsia"/>
                <w:color w:val="000000"/>
                <w:sz w:val="18"/>
                <w:szCs w:val="18"/>
                <w:lang w:val="zh-CN"/>
              </w:rPr>
              <w:t>□</w:t>
            </w:r>
            <w:r>
              <w:rPr>
                <w:rFonts w:ascii="宋体" w:hAnsi="宋体"/>
                <w:color w:val="000000"/>
                <w:sz w:val="18"/>
                <w:szCs w:val="18"/>
                <w:lang w:val="zh-CN"/>
              </w:rPr>
              <w:t>纸质</w:t>
            </w:r>
          </w:p>
          <w:p w14:paraId="78B33594" w14:textId="77777777" w:rsidR="00551619" w:rsidRDefault="00000000">
            <w:pPr>
              <w:snapToGrid w:val="0"/>
              <w:rPr>
                <w:rFonts w:ascii="宋体" w:hAnsi="宋体" w:hint="eastAsia"/>
                <w:color w:val="000000"/>
                <w:sz w:val="18"/>
                <w:szCs w:val="18"/>
                <w:lang w:val="zh-CN"/>
              </w:rPr>
            </w:pPr>
            <w:r>
              <w:rPr>
                <w:rFonts w:ascii="宋体" w:hAnsi="宋体" w:hint="eastAsia"/>
                <w:color w:val="000000"/>
                <w:sz w:val="18"/>
                <w:szCs w:val="18"/>
                <w:lang w:val="zh-CN"/>
              </w:rPr>
              <w:t>□其它___________）</w:t>
            </w:r>
          </w:p>
        </w:tc>
        <w:tc>
          <w:tcPr>
            <w:tcW w:w="1559" w:type="dxa"/>
            <w:shd w:val="clear" w:color="auto" w:fill="FFFFFF"/>
            <w:vAlign w:val="center"/>
          </w:tcPr>
          <w:p w14:paraId="0E1B7830" w14:textId="77777777" w:rsidR="00551619" w:rsidRDefault="00000000">
            <w:pPr>
              <w:snapToGrid w:val="0"/>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 xml:space="preserve">邮寄 </w:t>
            </w:r>
            <w:r>
              <w:rPr>
                <w:rFonts w:ascii="宋体" w:hAnsi="宋体" w:hint="eastAsia"/>
                <w:color w:val="000000"/>
                <w:sz w:val="18"/>
                <w:szCs w:val="18"/>
                <w:lang w:val="zh-CN"/>
              </w:rPr>
              <w:t>□</w:t>
            </w:r>
            <w:r>
              <w:rPr>
                <w:rFonts w:ascii="宋体" w:hAnsi="宋体" w:hint="eastAsia"/>
                <w:color w:val="000000"/>
                <w:sz w:val="18"/>
                <w:szCs w:val="18"/>
              </w:rPr>
              <w:t>邮件</w:t>
            </w:r>
          </w:p>
          <w:p w14:paraId="4EDE8202" w14:textId="77777777" w:rsidR="00551619" w:rsidRDefault="00000000">
            <w:pPr>
              <w:snapToGrid w:val="0"/>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即时通讯工具</w:t>
            </w:r>
          </w:p>
          <w:p w14:paraId="492E65E3" w14:textId="77777777" w:rsidR="00551619" w:rsidRDefault="00000000">
            <w:pPr>
              <w:snapToGrid w:val="0"/>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自行下载</w:t>
            </w:r>
          </w:p>
          <w:p w14:paraId="1407832B" w14:textId="77777777" w:rsidR="00551619" w:rsidRDefault="00000000">
            <w:pPr>
              <w:snapToGrid w:val="0"/>
              <w:rPr>
                <w:rFonts w:ascii="宋体" w:hAnsi="宋体" w:hint="eastAsia"/>
                <w:color w:val="000000"/>
                <w:sz w:val="18"/>
                <w:szCs w:val="18"/>
                <w:lang w:val="zh-CN"/>
              </w:rPr>
            </w:pPr>
            <w:r>
              <w:rPr>
                <w:rFonts w:ascii="宋体" w:hAnsi="宋体" w:hint="eastAsia"/>
                <w:color w:val="000000"/>
                <w:sz w:val="18"/>
                <w:szCs w:val="18"/>
                <w:lang w:val="zh-CN"/>
              </w:rPr>
              <w:t>□</w:t>
            </w:r>
            <w:r>
              <w:rPr>
                <w:rFonts w:ascii="宋体" w:hAnsi="宋体" w:hint="eastAsia"/>
                <w:color w:val="000000"/>
                <w:sz w:val="18"/>
                <w:szCs w:val="18"/>
              </w:rPr>
              <w:t>其他</w:t>
            </w:r>
            <w:r>
              <w:rPr>
                <w:rFonts w:ascii="宋体" w:hAnsi="宋体" w:hint="eastAsia"/>
                <w:color w:val="000000"/>
                <w:sz w:val="18"/>
                <w:szCs w:val="18"/>
                <w:lang w:val="zh-CN"/>
              </w:rPr>
              <w:t>________</w:t>
            </w:r>
            <w:r>
              <w:rPr>
                <w:rFonts w:ascii="宋体" w:hAnsi="宋体" w:hint="eastAsia"/>
                <w:color w:val="000000"/>
                <w:sz w:val="18"/>
                <w:szCs w:val="18"/>
              </w:rPr>
              <w:t xml:space="preserve"> </w:t>
            </w:r>
          </w:p>
        </w:tc>
        <w:tc>
          <w:tcPr>
            <w:tcW w:w="1244" w:type="dxa"/>
            <w:shd w:val="clear" w:color="auto" w:fill="FFFFFF"/>
            <w:vAlign w:val="center"/>
          </w:tcPr>
          <w:p w14:paraId="7F3FC9F4" w14:textId="77777777" w:rsidR="00551619" w:rsidRDefault="00000000">
            <w:pPr>
              <w:snapToGrid w:val="0"/>
              <w:jc w:val="left"/>
              <w:rPr>
                <w:rFonts w:ascii="宋体" w:hAnsi="宋体" w:hint="eastAsia"/>
                <w:color w:val="000000"/>
                <w:sz w:val="18"/>
                <w:szCs w:val="18"/>
              </w:rPr>
            </w:pPr>
            <w:r>
              <w:rPr>
                <w:rFonts w:ascii="宋体" w:hAnsi="宋体" w:hint="eastAsia"/>
                <w:color w:val="000000"/>
                <w:sz w:val="18"/>
                <w:szCs w:val="18"/>
                <w:lang w:val="zh-CN"/>
              </w:rPr>
              <w:t>_______</w:t>
            </w:r>
            <w:r>
              <w:rPr>
                <w:rFonts w:ascii="宋体" w:hAnsi="宋体"/>
                <w:color w:val="000000"/>
                <w:sz w:val="18"/>
                <w:szCs w:val="18"/>
              </w:rPr>
              <w:t>MB</w:t>
            </w:r>
            <w:r>
              <w:rPr>
                <w:rFonts w:ascii="宋体" w:hAnsi="宋体" w:hint="eastAsia"/>
                <w:color w:val="000000"/>
                <w:sz w:val="18"/>
                <w:szCs w:val="18"/>
              </w:rPr>
              <w:t>；</w:t>
            </w:r>
          </w:p>
          <w:p w14:paraId="4D33A4D4" w14:textId="77777777" w:rsidR="00551619" w:rsidRDefault="00000000">
            <w:pPr>
              <w:snapToGrid w:val="0"/>
              <w:ind w:right="31"/>
              <w:jc w:val="left"/>
              <w:rPr>
                <w:rFonts w:ascii="宋体" w:hAnsi="宋体" w:hint="eastAsia"/>
                <w:color w:val="000000"/>
                <w:sz w:val="18"/>
                <w:szCs w:val="18"/>
                <w:lang w:val="zh-CN"/>
              </w:rPr>
            </w:pPr>
            <w:r>
              <w:rPr>
                <w:rFonts w:ascii="宋体" w:hAnsi="宋体" w:hint="eastAsia"/>
                <w:color w:val="000000"/>
                <w:sz w:val="18"/>
                <w:szCs w:val="18"/>
                <w:lang w:val="zh-CN"/>
              </w:rPr>
              <w:t>______</w:t>
            </w:r>
            <w:r>
              <w:rPr>
                <w:rFonts w:ascii="宋体" w:hAnsi="宋体" w:hint="eastAsia"/>
                <w:color w:val="000000"/>
                <w:sz w:val="18"/>
                <w:szCs w:val="18"/>
              </w:rPr>
              <w:t>页</w:t>
            </w:r>
          </w:p>
        </w:tc>
        <w:tc>
          <w:tcPr>
            <w:tcW w:w="955" w:type="dxa"/>
            <w:shd w:val="clear" w:color="auto" w:fill="FFFFFF"/>
            <w:vAlign w:val="center"/>
          </w:tcPr>
          <w:p w14:paraId="5147375A" w14:textId="77777777" w:rsidR="00551619" w:rsidRDefault="00000000">
            <w:pPr>
              <w:snapToGrid w:val="0"/>
              <w:jc w:val="center"/>
              <w:rPr>
                <w:rFonts w:ascii="宋体" w:hAnsi="宋体" w:hint="eastAsia"/>
                <w:b/>
                <w:color w:val="000000"/>
                <w:sz w:val="18"/>
                <w:szCs w:val="18"/>
                <w:lang w:val="zh-CN"/>
              </w:rPr>
            </w:pPr>
            <w:r>
              <w:rPr>
                <w:rFonts w:ascii="宋体" w:hAnsi="宋体" w:hint="eastAsia"/>
                <w:i/>
                <w:iCs/>
                <w:sz w:val="18"/>
                <w:szCs w:val="18"/>
              </w:rPr>
              <w:t>……</w:t>
            </w:r>
          </w:p>
        </w:tc>
        <w:tc>
          <w:tcPr>
            <w:tcW w:w="1664" w:type="dxa"/>
            <w:shd w:val="clear" w:color="auto" w:fill="FFFFFF"/>
            <w:vAlign w:val="center"/>
          </w:tcPr>
          <w:p w14:paraId="34234579" w14:textId="77777777" w:rsidR="00551619" w:rsidRDefault="00000000">
            <w:pPr>
              <w:snapToGrid w:val="0"/>
              <w:jc w:val="center"/>
              <w:rPr>
                <w:rFonts w:ascii="宋体" w:hAnsi="宋体" w:hint="eastAsia"/>
                <w:b/>
                <w:color w:val="000000"/>
                <w:sz w:val="18"/>
                <w:szCs w:val="18"/>
                <w:lang w:val="zh-CN"/>
              </w:rPr>
            </w:pPr>
            <w:r>
              <w:rPr>
                <w:rFonts w:ascii="宋体" w:hAnsi="宋体" w:hint="eastAsia"/>
                <w:i/>
                <w:iCs/>
                <w:sz w:val="18"/>
                <w:szCs w:val="18"/>
              </w:rPr>
              <w:t>……</w:t>
            </w:r>
          </w:p>
        </w:tc>
        <w:tc>
          <w:tcPr>
            <w:tcW w:w="1691" w:type="dxa"/>
            <w:shd w:val="clear" w:color="auto" w:fill="FFFFFF"/>
            <w:vAlign w:val="center"/>
          </w:tcPr>
          <w:p w14:paraId="482CFB43" w14:textId="77777777" w:rsidR="00551619" w:rsidRDefault="00000000">
            <w:pPr>
              <w:jc w:val="left"/>
              <w:rPr>
                <w:rFonts w:ascii="宋体" w:hAnsi="宋体" w:hint="eastAsia"/>
                <w:color w:val="000000"/>
                <w:sz w:val="18"/>
                <w:szCs w:val="18"/>
              </w:rPr>
            </w:pPr>
            <w:r>
              <w:rPr>
                <w:rFonts w:ascii="宋体" w:hAnsi="宋体" w:hint="eastAsia"/>
                <w:color w:val="000000"/>
                <w:sz w:val="18"/>
                <w:szCs w:val="18"/>
                <w:lang w:val="zh-CN"/>
              </w:rPr>
              <w:t>□</w:t>
            </w:r>
            <w:r>
              <w:rPr>
                <w:rFonts w:ascii="宋体" w:hAnsi="宋体"/>
                <w:color w:val="000000"/>
                <w:sz w:val="18"/>
                <w:szCs w:val="18"/>
                <w:lang w:val="zh-CN"/>
              </w:rPr>
              <w:t>存档</w:t>
            </w:r>
            <w:r>
              <w:rPr>
                <w:rFonts w:ascii="宋体" w:hAnsi="宋体" w:hint="eastAsia"/>
                <w:color w:val="000000"/>
                <w:sz w:val="18"/>
                <w:szCs w:val="18"/>
              </w:rPr>
              <w:t xml:space="preserve">  </w:t>
            </w:r>
            <w:r>
              <w:rPr>
                <w:rFonts w:ascii="宋体" w:hAnsi="宋体" w:hint="eastAsia"/>
                <w:color w:val="000000"/>
                <w:sz w:val="18"/>
                <w:szCs w:val="18"/>
                <w:lang w:val="zh-CN"/>
              </w:rPr>
              <w:t>□</w:t>
            </w:r>
            <w:r>
              <w:rPr>
                <w:rFonts w:ascii="宋体" w:hAnsi="宋体"/>
                <w:color w:val="000000"/>
                <w:sz w:val="18"/>
                <w:szCs w:val="18"/>
                <w:lang w:val="zh-CN"/>
              </w:rPr>
              <w:t>退还</w:t>
            </w:r>
          </w:p>
          <w:p w14:paraId="00B01E0C" w14:textId="77777777" w:rsidR="00551619" w:rsidRDefault="00000000">
            <w:pPr>
              <w:jc w:val="left"/>
              <w:rPr>
                <w:rFonts w:ascii="宋体" w:hAnsi="宋体" w:hint="eastAsia"/>
                <w:color w:val="000000"/>
                <w:sz w:val="18"/>
                <w:szCs w:val="18"/>
                <w:lang w:val="zh-CN"/>
              </w:rPr>
            </w:pPr>
            <w:r>
              <w:rPr>
                <w:rFonts w:ascii="宋体" w:hAnsi="宋体" w:hint="eastAsia"/>
                <w:color w:val="000000"/>
                <w:sz w:val="18"/>
                <w:szCs w:val="18"/>
                <w:lang w:val="zh-CN"/>
              </w:rPr>
              <w:t>□</w:t>
            </w:r>
            <w:r>
              <w:rPr>
                <w:rFonts w:ascii="宋体" w:hAnsi="宋体" w:hint="eastAsia"/>
                <w:color w:val="000000"/>
                <w:sz w:val="18"/>
                <w:szCs w:val="18"/>
              </w:rPr>
              <w:t>销毁</w:t>
            </w:r>
          </w:p>
          <w:p w14:paraId="7F7D6AA1" w14:textId="77777777" w:rsidR="00551619" w:rsidRDefault="00000000">
            <w:pPr>
              <w:jc w:val="left"/>
              <w:rPr>
                <w:rFonts w:ascii="宋体" w:hAnsi="宋体" w:hint="eastAsia"/>
                <w:color w:val="000000"/>
                <w:sz w:val="18"/>
                <w:szCs w:val="18"/>
                <w:lang w:val="zh-CN"/>
              </w:rPr>
            </w:pPr>
            <w:r>
              <w:rPr>
                <w:rFonts w:ascii="宋体" w:hAnsi="宋体" w:hint="eastAsia"/>
                <w:color w:val="000000"/>
                <w:sz w:val="18"/>
                <w:szCs w:val="18"/>
                <w:lang w:val="zh-CN"/>
              </w:rPr>
              <w:t>□</w:t>
            </w:r>
            <w:r>
              <w:rPr>
                <w:rFonts w:ascii="宋体" w:hAnsi="宋体" w:cs="宋体" w:hint="eastAsia"/>
                <w:color w:val="000000"/>
                <w:kern w:val="0"/>
                <w:sz w:val="18"/>
                <w:szCs w:val="18"/>
              </w:rPr>
              <w:t>卸载删除</w:t>
            </w:r>
          </w:p>
          <w:p w14:paraId="09708C24" w14:textId="77777777" w:rsidR="00551619" w:rsidRDefault="00000000">
            <w:pPr>
              <w:jc w:val="left"/>
              <w:rPr>
                <w:rFonts w:ascii="宋体" w:hAnsi="宋体" w:hint="eastAsia"/>
                <w:color w:val="000000"/>
                <w:sz w:val="18"/>
                <w:szCs w:val="18"/>
                <w:lang w:val="zh-CN"/>
              </w:rPr>
            </w:pPr>
            <w:r>
              <w:rPr>
                <w:rFonts w:ascii="宋体" w:hAnsi="宋体" w:hint="eastAsia"/>
                <w:color w:val="000000"/>
                <w:sz w:val="18"/>
                <w:szCs w:val="18"/>
                <w:lang w:val="zh-CN"/>
              </w:rPr>
              <w:t>□</w:t>
            </w:r>
            <w:r>
              <w:rPr>
                <w:rFonts w:ascii="宋体" w:hAnsi="宋体" w:hint="eastAsia"/>
                <w:color w:val="000000"/>
                <w:sz w:val="18"/>
                <w:szCs w:val="18"/>
              </w:rPr>
              <w:t>其他</w:t>
            </w:r>
            <w:r>
              <w:rPr>
                <w:rFonts w:ascii="宋体" w:hAnsi="宋体" w:hint="eastAsia"/>
                <w:color w:val="000000"/>
                <w:sz w:val="18"/>
                <w:szCs w:val="18"/>
                <w:lang w:val="zh-CN"/>
              </w:rPr>
              <w:t>_______</w:t>
            </w:r>
          </w:p>
        </w:tc>
      </w:tr>
      <w:tr w:rsidR="00551619" w14:paraId="341A35F4" w14:textId="77777777">
        <w:trPr>
          <w:trHeight w:val="518"/>
          <w:jc w:val="center"/>
        </w:trPr>
        <w:tc>
          <w:tcPr>
            <w:tcW w:w="1058" w:type="dxa"/>
            <w:shd w:val="clear" w:color="auto" w:fill="FFFFFF"/>
            <w:vAlign w:val="center"/>
          </w:tcPr>
          <w:p w14:paraId="176021D8" w14:textId="77777777" w:rsidR="00551619" w:rsidRDefault="00000000">
            <w:pPr>
              <w:snapToGrid w:val="0"/>
              <w:jc w:val="center"/>
              <w:rPr>
                <w:rFonts w:ascii="宋体" w:hAnsi="宋体" w:hint="eastAsia"/>
                <w:color w:val="000000"/>
                <w:sz w:val="18"/>
                <w:szCs w:val="18"/>
                <w:lang w:val="zh-CN"/>
              </w:rPr>
            </w:pPr>
            <w:r>
              <w:rPr>
                <w:rFonts w:ascii="宋体" w:hAnsi="宋体"/>
                <w:color w:val="000000"/>
                <w:sz w:val="18"/>
                <w:szCs w:val="18"/>
                <w:lang w:val="zh-CN"/>
              </w:rPr>
              <w:t>软件文档</w:t>
            </w:r>
          </w:p>
        </w:tc>
        <w:tc>
          <w:tcPr>
            <w:tcW w:w="2013" w:type="dxa"/>
            <w:shd w:val="clear" w:color="auto" w:fill="FFFFFF"/>
            <w:vAlign w:val="center"/>
          </w:tcPr>
          <w:p w14:paraId="5DFF172F" w14:textId="77777777" w:rsidR="00551619" w:rsidRDefault="00000000">
            <w:pPr>
              <w:snapToGrid w:val="0"/>
              <w:rPr>
                <w:rFonts w:ascii="宋体" w:hAnsi="宋体" w:cs="宋体" w:hint="eastAsia"/>
                <w:color w:val="000000"/>
                <w:sz w:val="18"/>
                <w:szCs w:val="18"/>
              </w:rPr>
            </w:pPr>
            <w:r>
              <w:rPr>
                <w:rFonts w:ascii="宋体" w:hAnsi="宋体" w:hint="eastAsia"/>
                <w:color w:val="000000"/>
                <w:sz w:val="18"/>
                <w:szCs w:val="18"/>
                <w:lang w:val="zh-CN"/>
              </w:rPr>
              <w:t>存储介质（□</w:t>
            </w:r>
            <w:r>
              <w:rPr>
                <w:rFonts w:ascii="宋体" w:hAnsi="宋体" w:cs="宋体" w:hint="eastAsia"/>
                <w:color w:val="000000"/>
                <w:sz w:val="18"/>
                <w:szCs w:val="18"/>
              </w:rPr>
              <w:t>光盘、</w:t>
            </w:r>
            <w:r>
              <w:rPr>
                <w:rFonts w:ascii="宋体" w:hAnsi="宋体" w:hint="eastAsia"/>
                <w:color w:val="000000"/>
                <w:sz w:val="18"/>
                <w:szCs w:val="18"/>
                <w:lang w:val="zh-CN"/>
              </w:rPr>
              <w:t>□</w:t>
            </w:r>
            <w:r>
              <w:rPr>
                <w:rFonts w:ascii="宋体" w:hAnsi="宋体" w:cs="宋体" w:hint="eastAsia"/>
                <w:color w:val="000000"/>
                <w:sz w:val="18"/>
                <w:szCs w:val="18"/>
              </w:rPr>
              <w:t>硬盘、</w:t>
            </w:r>
            <w:r>
              <w:rPr>
                <w:rFonts w:ascii="宋体" w:hAnsi="宋体" w:hint="eastAsia"/>
                <w:color w:val="000000"/>
                <w:sz w:val="18"/>
                <w:szCs w:val="18"/>
                <w:lang w:val="zh-CN"/>
              </w:rPr>
              <w:t>□</w:t>
            </w:r>
            <w:r>
              <w:rPr>
                <w:rFonts w:ascii="宋体" w:hAnsi="宋体" w:cs="宋体" w:hint="eastAsia"/>
                <w:color w:val="000000"/>
                <w:sz w:val="18"/>
                <w:szCs w:val="18"/>
              </w:rPr>
              <w:t>优盘、</w:t>
            </w:r>
            <w:r>
              <w:rPr>
                <w:rFonts w:ascii="宋体" w:hAnsi="宋体" w:hint="eastAsia"/>
                <w:color w:val="000000"/>
                <w:sz w:val="18"/>
                <w:szCs w:val="18"/>
                <w:lang w:val="zh-CN"/>
              </w:rPr>
              <w:t>□</w:t>
            </w:r>
            <w:r>
              <w:rPr>
                <w:rFonts w:ascii="宋体" w:hAnsi="宋体"/>
                <w:color w:val="000000"/>
                <w:sz w:val="18"/>
                <w:szCs w:val="18"/>
                <w:lang w:val="zh-CN"/>
              </w:rPr>
              <w:t>纸质</w:t>
            </w:r>
          </w:p>
          <w:p w14:paraId="1E295D5D" w14:textId="77777777" w:rsidR="00551619" w:rsidRDefault="00000000">
            <w:pPr>
              <w:snapToGrid w:val="0"/>
              <w:rPr>
                <w:rFonts w:ascii="宋体" w:hAnsi="宋体" w:hint="eastAsia"/>
                <w:color w:val="000000"/>
                <w:sz w:val="18"/>
                <w:szCs w:val="18"/>
                <w:lang w:val="zh-CN"/>
              </w:rPr>
            </w:pPr>
            <w:r>
              <w:rPr>
                <w:rFonts w:ascii="宋体" w:hAnsi="宋体" w:hint="eastAsia"/>
                <w:color w:val="000000"/>
                <w:sz w:val="18"/>
                <w:szCs w:val="18"/>
                <w:lang w:val="zh-CN"/>
              </w:rPr>
              <w:t>□其它___________）</w:t>
            </w:r>
          </w:p>
        </w:tc>
        <w:tc>
          <w:tcPr>
            <w:tcW w:w="1559" w:type="dxa"/>
            <w:shd w:val="clear" w:color="auto" w:fill="FFFFFF"/>
            <w:vAlign w:val="center"/>
          </w:tcPr>
          <w:p w14:paraId="33EF72DB" w14:textId="77777777" w:rsidR="00551619" w:rsidRDefault="00000000">
            <w:pPr>
              <w:snapToGrid w:val="0"/>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 xml:space="preserve">邮寄 </w:t>
            </w:r>
            <w:r>
              <w:rPr>
                <w:rFonts w:ascii="宋体" w:hAnsi="宋体" w:hint="eastAsia"/>
                <w:color w:val="000000"/>
                <w:sz w:val="18"/>
                <w:szCs w:val="18"/>
                <w:lang w:val="zh-CN"/>
              </w:rPr>
              <w:t>□</w:t>
            </w:r>
            <w:r>
              <w:rPr>
                <w:rFonts w:ascii="宋体" w:hAnsi="宋体" w:hint="eastAsia"/>
                <w:color w:val="000000"/>
                <w:sz w:val="18"/>
                <w:szCs w:val="18"/>
              </w:rPr>
              <w:t>邮件</w:t>
            </w:r>
          </w:p>
          <w:p w14:paraId="04160CA3" w14:textId="77777777" w:rsidR="00551619" w:rsidRDefault="00000000">
            <w:pPr>
              <w:snapToGrid w:val="0"/>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即时通讯工具</w:t>
            </w:r>
          </w:p>
          <w:p w14:paraId="5CEF6ADB" w14:textId="77777777" w:rsidR="00551619" w:rsidRDefault="00000000">
            <w:pPr>
              <w:snapToGrid w:val="0"/>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自行下载</w:t>
            </w:r>
          </w:p>
          <w:p w14:paraId="67E342C0" w14:textId="77777777" w:rsidR="00551619" w:rsidRDefault="00000000">
            <w:pPr>
              <w:snapToGrid w:val="0"/>
              <w:rPr>
                <w:rFonts w:ascii="宋体" w:hAnsi="宋体" w:hint="eastAsia"/>
                <w:color w:val="000000"/>
                <w:sz w:val="18"/>
                <w:szCs w:val="18"/>
                <w:lang w:val="zh-CN"/>
              </w:rPr>
            </w:pPr>
            <w:r>
              <w:rPr>
                <w:rFonts w:ascii="宋体" w:hAnsi="宋体" w:hint="eastAsia"/>
                <w:color w:val="000000"/>
                <w:sz w:val="18"/>
                <w:szCs w:val="18"/>
                <w:lang w:val="zh-CN"/>
              </w:rPr>
              <w:t>□</w:t>
            </w:r>
            <w:r>
              <w:rPr>
                <w:rFonts w:ascii="宋体" w:hAnsi="宋体" w:hint="eastAsia"/>
                <w:color w:val="000000"/>
                <w:sz w:val="18"/>
                <w:szCs w:val="18"/>
              </w:rPr>
              <w:t>其他</w:t>
            </w:r>
            <w:r>
              <w:rPr>
                <w:rFonts w:ascii="宋体" w:hAnsi="宋体" w:hint="eastAsia"/>
                <w:color w:val="000000"/>
                <w:sz w:val="18"/>
                <w:szCs w:val="18"/>
                <w:lang w:val="zh-CN"/>
              </w:rPr>
              <w:t>________</w:t>
            </w:r>
            <w:r>
              <w:rPr>
                <w:rFonts w:ascii="宋体" w:hAnsi="宋体" w:hint="eastAsia"/>
                <w:color w:val="000000"/>
                <w:sz w:val="18"/>
                <w:szCs w:val="18"/>
              </w:rPr>
              <w:t xml:space="preserve"> </w:t>
            </w:r>
          </w:p>
        </w:tc>
        <w:tc>
          <w:tcPr>
            <w:tcW w:w="1244" w:type="dxa"/>
            <w:shd w:val="clear" w:color="auto" w:fill="FFFFFF"/>
            <w:vAlign w:val="center"/>
          </w:tcPr>
          <w:p w14:paraId="1484AEDF" w14:textId="77777777" w:rsidR="00551619" w:rsidRDefault="00000000">
            <w:pPr>
              <w:snapToGrid w:val="0"/>
              <w:jc w:val="left"/>
              <w:rPr>
                <w:rFonts w:ascii="宋体" w:hAnsi="宋体" w:hint="eastAsia"/>
                <w:color w:val="000000"/>
                <w:sz w:val="18"/>
                <w:szCs w:val="18"/>
              </w:rPr>
            </w:pPr>
            <w:r>
              <w:rPr>
                <w:rFonts w:ascii="宋体" w:hAnsi="宋体" w:hint="eastAsia"/>
                <w:color w:val="000000"/>
                <w:sz w:val="18"/>
                <w:szCs w:val="18"/>
                <w:lang w:val="zh-CN"/>
              </w:rPr>
              <w:t>_______</w:t>
            </w:r>
            <w:r>
              <w:rPr>
                <w:rFonts w:ascii="宋体" w:hAnsi="宋体"/>
                <w:color w:val="000000"/>
                <w:sz w:val="18"/>
                <w:szCs w:val="18"/>
              </w:rPr>
              <w:t>MB</w:t>
            </w:r>
            <w:r>
              <w:rPr>
                <w:rFonts w:ascii="宋体" w:hAnsi="宋体" w:hint="eastAsia"/>
                <w:color w:val="000000"/>
                <w:sz w:val="18"/>
                <w:szCs w:val="18"/>
              </w:rPr>
              <w:t>；</w:t>
            </w:r>
          </w:p>
          <w:p w14:paraId="413562CD" w14:textId="77777777" w:rsidR="00551619" w:rsidRDefault="00000000">
            <w:pPr>
              <w:snapToGrid w:val="0"/>
              <w:ind w:right="315"/>
              <w:jc w:val="left"/>
              <w:rPr>
                <w:rFonts w:ascii="宋体" w:hAnsi="宋体" w:hint="eastAsia"/>
                <w:color w:val="000000"/>
                <w:sz w:val="18"/>
                <w:szCs w:val="18"/>
                <w:lang w:val="zh-CN"/>
              </w:rPr>
            </w:pPr>
            <w:r>
              <w:rPr>
                <w:rFonts w:ascii="宋体" w:hAnsi="宋体" w:hint="eastAsia"/>
                <w:color w:val="000000"/>
                <w:sz w:val="18"/>
                <w:szCs w:val="18"/>
                <w:lang w:val="zh-CN"/>
              </w:rPr>
              <w:t>_____</w:t>
            </w:r>
            <w:r>
              <w:rPr>
                <w:rFonts w:ascii="宋体" w:hAnsi="宋体" w:hint="eastAsia"/>
                <w:color w:val="000000"/>
                <w:sz w:val="18"/>
                <w:szCs w:val="18"/>
              </w:rPr>
              <w:t>页</w:t>
            </w:r>
          </w:p>
        </w:tc>
        <w:tc>
          <w:tcPr>
            <w:tcW w:w="955" w:type="dxa"/>
            <w:shd w:val="clear" w:color="auto" w:fill="FFFFFF"/>
            <w:vAlign w:val="center"/>
          </w:tcPr>
          <w:p w14:paraId="381C1862" w14:textId="77777777" w:rsidR="00551619" w:rsidRDefault="00000000">
            <w:pPr>
              <w:snapToGrid w:val="0"/>
              <w:jc w:val="center"/>
              <w:rPr>
                <w:rFonts w:ascii="宋体" w:hAnsi="宋体" w:hint="eastAsia"/>
                <w:b/>
                <w:color w:val="000000"/>
                <w:sz w:val="18"/>
                <w:szCs w:val="18"/>
                <w:lang w:val="zh-CN"/>
              </w:rPr>
            </w:pPr>
            <w:r>
              <w:rPr>
                <w:rFonts w:ascii="宋体" w:hAnsi="宋体" w:hint="eastAsia"/>
                <w:i/>
                <w:iCs/>
                <w:sz w:val="18"/>
                <w:szCs w:val="18"/>
              </w:rPr>
              <w:t>……</w:t>
            </w:r>
          </w:p>
        </w:tc>
        <w:tc>
          <w:tcPr>
            <w:tcW w:w="1664" w:type="dxa"/>
            <w:shd w:val="clear" w:color="auto" w:fill="FFFFFF"/>
            <w:vAlign w:val="center"/>
          </w:tcPr>
          <w:p w14:paraId="28E02D23" w14:textId="77777777" w:rsidR="00551619" w:rsidRDefault="00000000">
            <w:pPr>
              <w:snapToGrid w:val="0"/>
              <w:jc w:val="center"/>
              <w:rPr>
                <w:rFonts w:ascii="宋体" w:hAnsi="宋体" w:hint="eastAsia"/>
                <w:b/>
                <w:color w:val="000000"/>
                <w:sz w:val="18"/>
                <w:szCs w:val="18"/>
                <w:lang w:val="zh-CN"/>
              </w:rPr>
            </w:pPr>
            <w:r>
              <w:rPr>
                <w:rFonts w:ascii="宋体" w:hAnsi="宋体" w:hint="eastAsia"/>
                <w:i/>
                <w:iCs/>
                <w:sz w:val="18"/>
                <w:szCs w:val="18"/>
              </w:rPr>
              <w:t>……</w:t>
            </w:r>
          </w:p>
        </w:tc>
        <w:tc>
          <w:tcPr>
            <w:tcW w:w="1691" w:type="dxa"/>
            <w:shd w:val="clear" w:color="auto" w:fill="FFFFFF"/>
            <w:vAlign w:val="center"/>
          </w:tcPr>
          <w:p w14:paraId="3B3060C5" w14:textId="77777777" w:rsidR="00551619" w:rsidRDefault="00000000">
            <w:pPr>
              <w:snapToGrid w:val="0"/>
              <w:rPr>
                <w:rFonts w:ascii="宋体" w:hAnsi="宋体" w:hint="eastAsia"/>
                <w:color w:val="000000"/>
                <w:sz w:val="18"/>
                <w:szCs w:val="18"/>
                <w:lang w:val="zh-CN"/>
              </w:rPr>
            </w:pPr>
            <w:r>
              <w:rPr>
                <w:rFonts w:ascii="宋体" w:hAnsi="宋体" w:hint="eastAsia"/>
                <w:color w:val="000000"/>
                <w:sz w:val="18"/>
                <w:szCs w:val="18"/>
                <w:lang w:val="zh-CN"/>
              </w:rPr>
              <w:t>□</w:t>
            </w:r>
            <w:r>
              <w:rPr>
                <w:rFonts w:ascii="宋体" w:hAnsi="宋体"/>
                <w:color w:val="000000"/>
                <w:sz w:val="18"/>
                <w:szCs w:val="18"/>
                <w:lang w:val="zh-CN"/>
              </w:rPr>
              <w:t>存档</w:t>
            </w:r>
            <w:r>
              <w:rPr>
                <w:rFonts w:ascii="宋体" w:hAnsi="宋体" w:hint="eastAsia"/>
                <w:color w:val="000000"/>
                <w:sz w:val="18"/>
                <w:szCs w:val="18"/>
              </w:rPr>
              <w:t xml:space="preserve">  </w:t>
            </w:r>
            <w:r>
              <w:rPr>
                <w:rFonts w:ascii="宋体" w:hAnsi="宋体" w:hint="eastAsia"/>
                <w:color w:val="000000"/>
                <w:sz w:val="18"/>
                <w:szCs w:val="18"/>
                <w:lang w:val="zh-CN"/>
              </w:rPr>
              <w:t>□</w:t>
            </w:r>
            <w:r>
              <w:rPr>
                <w:rFonts w:ascii="宋体" w:hAnsi="宋体"/>
                <w:color w:val="000000"/>
                <w:sz w:val="18"/>
                <w:szCs w:val="18"/>
                <w:lang w:val="zh-CN"/>
              </w:rPr>
              <w:t>退还</w:t>
            </w:r>
          </w:p>
          <w:p w14:paraId="49FD433A" w14:textId="77777777" w:rsidR="00551619" w:rsidRDefault="00000000">
            <w:pPr>
              <w:jc w:val="left"/>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销毁删除</w:t>
            </w:r>
          </w:p>
          <w:p w14:paraId="1408E3DC" w14:textId="77777777" w:rsidR="00551619" w:rsidRDefault="00000000">
            <w:pPr>
              <w:jc w:val="left"/>
              <w:rPr>
                <w:rFonts w:ascii="宋体" w:hAnsi="宋体" w:hint="eastAsia"/>
                <w:color w:val="000000"/>
                <w:sz w:val="18"/>
                <w:szCs w:val="18"/>
                <w:lang w:val="zh-CN"/>
              </w:rPr>
            </w:pPr>
            <w:r>
              <w:rPr>
                <w:rFonts w:ascii="宋体" w:hAnsi="宋体" w:hint="eastAsia"/>
                <w:color w:val="000000"/>
                <w:sz w:val="18"/>
                <w:szCs w:val="18"/>
                <w:lang w:val="zh-CN"/>
              </w:rPr>
              <w:t>□</w:t>
            </w:r>
            <w:r>
              <w:rPr>
                <w:rFonts w:ascii="宋体" w:hAnsi="宋体" w:hint="eastAsia"/>
                <w:color w:val="000000"/>
                <w:sz w:val="18"/>
                <w:szCs w:val="18"/>
              </w:rPr>
              <w:t>其他</w:t>
            </w:r>
            <w:r>
              <w:rPr>
                <w:rFonts w:ascii="宋体" w:hAnsi="宋体" w:hint="eastAsia"/>
                <w:color w:val="000000"/>
                <w:sz w:val="18"/>
                <w:szCs w:val="18"/>
                <w:lang w:val="zh-CN"/>
              </w:rPr>
              <w:t>_______</w:t>
            </w:r>
          </w:p>
        </w:tc>
      </w:tr>
      <w:tr w:rsidR="00551619" w14:paraId="630EE4F7" w14:textId="77777777">
        <w:trPr>
          <w:trHeight w:val="430"/>
          <w:jc w:val="center"/>
        </w:trPr>
        <w:tc>
          <w:tcPr>
            <w:tcW w:w="1058" w:type="dxa"/>
            <w:shd w:val="clear" w:color="auto" w:fill="FFFFFF"/>
            <w:vAlign w:val="center"/>
          </w:tcPr>
          <w:p w14:paraId="6C94B2F8" w14:textId="77777777" w:rsidR="00551619" w:rsidRDefault="00000000">
            <w:pPr>
              <w:snapToGrid w:val="0"/>
              <w:jc w:val="center"/>
              <w:rPr>
                <w:rFonts w:ascii="宋体" w:hAnsi="宋体" w:hint="eastAsia"/>
                <w:color w:val="000000"/>
                <w:sz w:val="18"/>
                <w:szCs w:val="18"/>
                <w:lang w:val="zh-CN"/>
              </w:rPr>
            </w:pPr>
            <w:r>
              <w:rPr>
                <w:rFonts w:ascii="宋体" w:hAnsi="宋体"/>
                <w:color w:val="000000"/>
                <w:sz w:val="18"/>
                <w:szCs w:val="18"/>
              </w:rPr>
              <w:t>数据</w:t>
            </w:r>
          </w:p>
        </w:tc>
        <w:tc>
          <w:tcPr>
            <w:tcW w:w="2013" w:type="dxa"/>
            <w:shd w:val="clear" w:color="auto" w:fill="FFFFFF"/>
            <w:vAlign w:val="center"/>
          </w:tcPr>
          <w:p w14:paraId="1FA2D26D" w14:textId="77777777" w:rsidR="00551619" w:rsidRDefault="00000000">
            <w:pPr>
              <w:snapToGrid w:val="0"/>
              <w:rPr>
                <w:rFonts w:ascii="宋体" w:hAnsi="宋体" w:cs="宋体" w:hint="eastAsia"/>
                <w:color w:val="000000"/>
                <w:sz w:val="18"/>
                <w:szCs w:val="18"/>
              </w:rPr>
            </w:pPr>
            <w:r>
              <w:rPr>
                <w:rFonts w:ascii="宋体" w:hAnsi="宋体" w:hint="eastAsia"/>
                <w:color w:val="000000"/>
                <w:sz w:val="18"/>
                <w:szCs w:val="18"/>
                <w:lang w:val="zh-CN"/>
              </w:rPr>
              <w:t>存储介质（□</w:t>
            </w:r>
            <w:r>
              <w:rPr>
                <w:rFonts w:ascii="宋体" w:hAnsi="宋体" w:cs="宋体" w:hint="eastAsia"/>
                <w:color w:val="000000"/>
                <w:sz w:val="18"/>
                <w:szCs w:val="18"/>
              </w:rPr>
              <w:t>光盘、</w:t>
            </w:r>
            <w:r>
              <w:rPr>
                <w:rFonts w:ascii="宋体" w:hAnsi="宋体" w:hint="eastAsia"/>
                <w:color w:val="000000"/>
                <w:sz w:val="18"/>
                <w:szCs w:val="18"/>
                <w:lang w:val="zh-CN"/>
              </w:rPr>
              <w:t>□</w:t>
            </w:r>
            <w:r>
              <w:rPr>
                <w:rFonts w:ascii="宋体" w:hAnsi="宋体" w:cs="宋体" w:hint="eastAsia"/>
                <w:color w:val="000000"/>
                <w:sz w:val="18"/>
                <w:szCs w:val="18"/>
              </w:rPr>
              <w:t>硬盘、</w:t>
            </w:r>
            <w:r>
              <w:rPr>
                <w:rFonts w:ascii="宋体" w:hAnsi="宋体" w:hint="eastAsia"/>
                <w:color w:val="000000"/>
                <w:sz w:val="18"/>
                <w:szCs w:val="18"/>
                <w:lang w:val="zh-CN"/>
              </w:rPr>
              <w:t>□</w:t>
            </w:r>
            <w:r>
              <w:rPr>
                <w:rFonts w:ascii="宋体" w:hAnsi="宋体" w:cs="宋体" w:hint="eastAsia"/>
                <w:color w:val="000000"/>
                <w:sz w:val="18"/>
                <w:szCs w:val="18"/>
              </w:rPr>
              <w:t>优盘、</w:t>
            </w:r>
            <w:r>
              <w:rPr>
                <w:rFonts w:ascii="宋体" w:hAnsi="宋体" w:hint="eastAsia"/>
                <w:color w:val="000000"/>
                <w:sz w:val="18"/>
                <w:szCs w:val="18"/>
                <w:lang w:val="zh-CN"/>
              </w:rPr>
              <w:t>□</w:t>
            </w:r>
            <w:r>
              <w:rPr>
                <w:rFonts w:ascii="宋体" w:hAnsi="宋体"/>
                <w:color w:val="000000"/>
                <w:sz w:val="18"/>
                <w:szCs w:val="18"/>
                <w:lang w:val="zh-CN"/>
              </w:rPr>
              <w:t>纸质</w:t>
            </w:r>
          </w:p>
          <w:p w14:paraId="446F5CAA" w14:textId="77777777" w:rsidR="00551619" w:rsidRDefault="00000000">
            <w:pPr>
              <w:snapToGrid w:val="0"/>
              <w:rPr>
                <w:rFonts w:ascii="宋体" w:hAnsi="宋体" w:hint="eastAsia"/>
                <w:color w:val="000000"/>
                <w:sz w:val="18"/>
                <w:szCs w:val="18"/>
                <w:lang w:val="zh-CN"/>
              </w:rPr>
            </w:pPr>
            <w:r>
              <w:rPr>
                <w:rFonts w:ascii="宋体" w:hAnsi="宋体" w:hint="eastAsia"/>
                <w:color w:val="000000"/>
                <w:sz w:val="18"/>
                <w:szCs w:val="18"/>
                <w:lang w:val="zh-CN"/>
              </w:rPr>
              <w:t>□其它___________）</w:t>
            </w:r>
          </w:p>
        </w:tc>
        <w:tc>
          <w:tcPr>
            <w:tcW w:w="1559" w:type="dxa"/>
            <w:shd w:val="clear" w:color="auto" w:fill="FFFFFF"/>
            <w:vAlign w:val="center"/>
          </w:tcPr>
          <w:p w14:paraId="7F42C104" w14:textId="77777777" w:rsidR="00551619" w:rsidRDefault="00000000">
            <w:pPr>
              <w:snapToGrid w:val="0"/>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 xml:space="preserve">邮寄 </w:t>
            </w:r>
            <w:r>
              <w:rPr>
                <w:rFonts w:ascii="宋体" w:hAnsi="宋体" w:hint="eastAsia"/>
                <w:color w:val="000000"/>
                <w:sz w:val="18"/>
                <w:szCs w:val="18"/>
                <w:lang w:val="zh-CN"/>
              </w:rPr>
              <w:t>□</w:t>
            </w:r>
            <w:r>
              <w:rPr>
                <w:rFonts w:ascii="宋体" w:hAnsi="宋体" w:hint="eastAsia"/>
                <w:color w:val="000000"/>
                <w:sz w:val="18"/>
                <w:szCs w:val="18"/>
              </w:rPr>
              <w:t>邮件</w:t>
            </w:r>
          </w:p>
          <w:p w14:paraId="3EF3BFCC" w14:textId="77777777" w:rsidR="00551619" w:rsidRDefault="00000000">
            <w:pPr>
              <w:snapToGrid w:val="0"/>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即时通讯工具</w:t>
            </w:r>
          </w:p>
          <w:p w14:paraId="2811CD01" w14:textId="77777777" w:rsidR="00551619" w:rsidRDefault="00000000">
            <w:pPr>
              <w:snapToGrid w:val="0"/>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自行下载</w:t>
            </w:r>
          </w:p>
          <w:p w14:paraId="4DF25550" w14:textId="77777777" w:rsidR="00551619" w:rsidRDefault="00000000">
            <w:pPr>
              <w:snapToGrid w:val="0"/>
              <w:rPr>
                <w:rFonts w:ascii="宋体" w:hAnsi="宋体" w:hint="eastAsia"/>
                <w:color w:val="000000"/>
                <w:sz w:val="18"/>
                <w:szCs w:val="18"/>
                <w:lang w:val="zh-CN"/>
              </w:rPr>
            </w:pPr>
            <w:r>
              <w:rPr>
                <w:rFonts w:ascii="宋体" w:hAnsi="宋体" w:hint="eastAsia"/>
                <w:color w:val="000000"/>
                <w:sz w:val="18"/>
                <w:szCs w:val="18"/>
                <w:lang w:val="zh-CN"/>
              </w:rPr>
              <w:t>□</w:t>
            </w:r>
            <w:r>
              <w:rPr>
                <w:rFonts w:ascii="宋体" w:hAnsi="宋体" w:hint="eastAsia"/>
                <w:color w:val="000000"/>
                <w:sz w:val="18"/>
                <w:szCs w:val="18"/>
              </w:rPr>
              <w:t>其他</w:t>
            </w:r>
            <w:r>
              <w:rPr>
                <w:rFonts w:ascii="宋体" w:hAnsi="宋体" w:hint="eastAsia"/>
                <w:color w:val="000000"/>
                <w:sz w:val="18"/>
                <w:szCs w:val="18"/>
                <w:lang w:val="zh-CN"/>
              </w:rPr>
              <w:t>________</w:t>
            </w:r>
            <w:r>
              <w:rPr>
                <w:rFonts w:ascii="宋体" w:hAnsi="宋体" w:hint="eastAsia"/>
                <w:color w:val="000000"/>
                <w:sz w:val="18"/>
                <w:szCs w:val="18"/>
              </w:rPr>
              <w:t xml:space="preserve"> </w:t>
            </w:r>
          </w:p>
        </w:tc>
        <w:tc>
          <w:tcPr>
            <w:tcW w:w="1244" w:type="dxa"/>
            <w:shd w:val="clear" w:color="auto" w:fill="FFFFFF"/>
            <w:vAlign w:val="center"/>
          </w:tcPr>
          <w:p w14:paraId="64BFAF82" w14:textId="77777777" w:rsidR="00551619" w:rsidRDefault="00000000">
            <w:pPr>
              <w:snapToGrid w:val="0"/>
              <w:jc w:val="left"/>
              <w:rPr>
                <w:rFonts w:ascii="宋体" w:hAnsi="宋体" w:hint="eastAsia"/>
                <w:color w:val="000000"/>
                <w:sz w:val="18"/>
                <w:szCs w:val="18"/>
              </w:rPr>
            </w:pPr>
            <w:r>
              <w:rPr>
                <w:rFonts w:ascii="宋体" w:hAnsi="宋体" w:hint="eastAsia"/>
                <w:color w:val="000000"/>
                <w:sz w:val="18"/>
                <w:szCs w:val="18"/>
                <w:lang w:val="zh-CN"/>
              </w:rPr>
              <w:t>_______</w:t>
            </w:r>
            <w:r>
              <w:rPr>
                <w:rFonts w:ascii="宋体" w:hAnsi="宋体"/>
                <w:color w:val="000000"/>
                <w:sz w:val="18"/>
                <w:szCs w:val="18"/>
              </w:rPr>
              <w:t>MB</w:t>
            </w:r>
            <w:r>
              <w:rPr>
                <w:rFonts w:ascii="宋体" w:hAnsi="宋体" w:hint="eastAsia"/>
                <w:color w:val="000000"/>
                <w:sz w:val="18"/>
                <w:szCs w:val="18"/>
              </w:rPr>
              <w:t>；</w:t>
            </w:r>
          </w:p>
          <w:p w14:paraId="28BCF913" w14:textId="77777777" w:rsidR="00551619" w:rsidRDefault="00000000">
            <w:pPr>
              <w:snapToGrid w:val="0"/>
              <w:ind w:right="315"/>
              <w:jc w:val="left"/>
              <w:rPr>
                <w:rFonts w:ascii="宋体" w:hAnsi="宋体" w:hint="eastAsia"/>
                <w:color w:val="000000"/>
                <w:sz w:val="18"/>
                <w:szCs w:val="18"/>
              </w:rPr>
            </w:pPr>
            <w:r>
              <w:rPr>
                <w:rFonts w:ascii="宋体" w:hAnsi="宋体" w:hint="eastAsia"/>
                <w:color w:val="000000"/>
                <w:sz w:val="18"/>
                <w:szCs w:val="18"/>
                <w:lang w:val="zh-CN"/>
              </w:rPr>
              <w:t>_____</w:t>
            </w:r>
            <w:r>
              <w:rPr>
                <w:rFonts w:ascii="宋体" w:hAnsi="宋体" w:hint="eastAsia"/>
                <w:color w:val="000000"/>
                <w:sz w:val="18"/>
                <w:szCs w:val="18"/>
              </w:rPr>
              <w:t>页</w:t>
            </w:r>
          </w:p>
        </w:tc>
        <w:tc>
          <w:tcPr>
            <w:tcW w:w="955" w:type="dxa"/>
            <w:shd w:val="clear" w:color="auto" w:fill="FFFFFF"/>
            <w:vAlign w:val="center"/>
          </w:tcPr>
          <w:p w14:paraId="74AC287D" w14:textId="77777777" w:rsidR="00551619" w:rsidRDefault="00000000">
            <w:pPr>
              <w:snapToGrid w:val="0"/>
              <w:jc w:val="center"/>
              <w:rPr>
                <w:rFonts w:ascii="宋体" w:hAnsi="宋体" w:hint="eastAsia"/>
                <w:b/>
                <w:color w:val="000000"/>
                <w:sz w:val="18"/>
                <w:szCs w:val="18"/>
                <w:lang w:val="zh-CN"/>
              </w:rPr>
            </w:pPr>
            <w:r>
              <w:rPr>
                <w:rFonts w:ascii="宋体" w:hAnsi="宋体" w:hint="eastAsia"/>
                <w:i/>
                <w:iCs/>
                <w:sz w:val="18"/>
                <w:szCs w:val="18"/>
              </w:rPr>
              <w:t>……</w:t>
            </w:r>
          </w:p>
        </w:tc>
        <w:tc>
          <w:tcPr>
            <w:tcW w:w="1664" w:type="dxa"/>
            <w:shd w:val="clear" w:color="auto" w:fill="FFFFFF"/>
            <w:vAlign w:val="center"/>
          </w:tcPr>
          <w:p w14:paraId="0B9A3468" w14:textId="77777777" w:rsidR="00551619" w:rsidRDefault="00000000">
            <w:pPr>
              <w:snapToGrid w:val="0"/>
              <w:jc w:val="center"/>
              <w:rPr>
                <w:rFonts w:ascii="宋体" w:hAnsi="宋体" w:hint="eastAsia"/>
                <w:b/>
                <w:color w:val="000000"/>
                <w:sz w:val="18"/>
                <w:szCs w:val="18"/>
                <w:lang w:val="zh-CN"/>
              </w:rPr>
            </w:pPr>
            <w:r>
              <w:rPr>
                <w:rFonts w:ascii="宋体" w:hAnsi="宋体" w:hint="eastAsia"/>
                <w:i/>
                <w:iCs/>
                <w:sz w:val="18"/>
                <w:szCs w:val="18"/>
              </w:rPr>
              <w:t>……</w:t>
            </w:r>
          </w:p>
        </w:tc>
        <w:tc>
          <w:tcPr>
            <w:tcW w:w="1691" w:type="dxa"/>
            <w:shd w:val="clear" w:color="auto" w:fill="FFFFFF"/>
            <w:vAlign w:val="center"/>
          </w:tcPr>
          <w:p w14:paraId="35D929F6" w14:textId="77777777" w:rsidR="00551619" w:rsidRDefault="00000000">
            <w:pPr>
              <w:snapToGrid w:val="0"/>
              <w:rPr>
                <w:rFonts w:ascii="宋体" w:hAnsi="宋体" w:hint="eastAsia"/>
                <w:color w:val="000000"/>
                <w:sz w:val="18"/>
                <w:szCs w:val="18"/>
                <w:lang w:val="zh-CN"/>
              </w:rPr>
            </w:pPr>
            <w:r>
              <w:rPr>
                <w:rFonts w:ascii="宋体" w:hAnsi="宋体" w:hint="eastAsia"/>
                <w:color w:val="000000"/>
                <w:sz w:val="18"/>
                <w:szCs w:val="18"/>
                <w:lang w:val="zh-CN"/>
              </w:rPr>
              <w:t>□</w:t>
            </w:r>
            <w:r>
              <w:rPr>
                <w:rFonts w:ascii="宋体" w:hAnsi="宋体"/>
                <w:color w:val="000000"/>
                <w:sz w:val="18"/>
                <w:szCs w:val="18"/>
                <w:lang w:val="zh-CN"/>
              </w:rPr>
              <w:t>存档</w:t>
            </w:r>
            <w:r>
              <w:rPr>
                <w:rFonts w:ascii="宋体" w:hAnsi="宋体" w:hint="eastAsia"/>
                <w:color w:val="000000"/>
                <w:sz w:val="18"/>
                <w:szCs w:val="18"/>
              </w:rPr>
              <w:t xml:space="preserve">  </w:t>
            </w:r>
            <w:r>
              <w:rPr>
                <w:rFonts w:ascii="宋体" w:hAnsi="宋体" w:hint="eastAsia"/>
                <w:color w:val="000000"/>
                <w:sz w:val="18"/>
                <w:szCs w:val="18"/>
                <w:lang w:val="zh-CN"/>
              </w:rPr>
              <w:t>□</w:t>
            </w:r>
            <w:r>
              <w:rPr>
                <w:rFonts w:ascii="宋体" w:hAnsi="宋体"/>
                <w:color w:val="000000"/>
                <w:sz w:val="18"/>
                <w:szCs w:val="18"/>
                <w:lang w:val="zh-CN"/>
              </w:rPr>
              <w:t>退还</w:t>
            </w:r>
          </w:p>
          <w:p w14:paraId="672B9456" w14:textId="77777777" w:rsidR="00551619" w:rsidRDefault="00000000">
            <w:pPr>
              <w:jc w:val="left"/>
              <w:rPr>
                <w:rFonts w:ascii="宋体" w:hAnsi="宋体" w:hint="eastAsia"/>
                <w:color w:val="000000"/>
                <w:sz w:val="18"/>
                <w:szCs w:val="18"/>
              </w:rPr>
            </w:pPr>
            <w:r>
              <w:rPr>
                <w:rFonts w:ascii="宋体" w:hAnsi="宋体" w:hint="eastAsia"/>
                <w:color w:val="000000"/>
                <w:sz w:val="18"/>
                <w:szCs w:val="18"/>
                <w:lang w:val="zh-CN"/>
              </w:rPr>
              <w:t>□</w:t>
            </w:r>
            <w:r>
              <w:rPr>
                <w:rFonts w:ascii="宋体" w:hAnsi="宋体" w:hint="eastAsia"/>
                <w:color w:val="000000"/>
                <w:sz w:val="18"/>
                <w:szCs w:val="18"/>
              </w:rPr>
              <w:t>销毁删除</w:t>
            </w:r>
          </w:p>
          <w:p w14:paraId="0DE69C82" w14:textId="77777777" w:rsidR="00551619" w:rsidRDefault="00000000">
            <w:pPr>
              <w:jc w:val="left"/>
              <w:rPr>
                <w:rFonts w:ascii="宋体" w:hAnsi="宋体" w:hint="eastAsia"/>
                <w:color w:val="000000"/>
                <w:sz w:val="18"/>
                <w:szCs w:val="18"/>
                <w:lang w:val="zh-CN"/>
              </w:rPr>
            </w:pPr>
            <w:r>
              <w:rPr>
                <w:rFonts w:ascii="宋体" w:hAnsi="宋体" w:hint="eastAsia"/>
                <w:color w:val="000000"/>
                <w:sz w:val="18"/>
                <w:szCs w:val="18"/>
                <w:lang w:val="zh-CN"/>
              </w:rPr>
              <w:t>□</w:t>
            </w:r>
            <w:r>
              <w:rPr>
                <w:rFonts w:ascii="宋体" w:hAnsi="宋体" w:hint="eastAsia"/>
                <w:color w:val="000000"/>
                <w:sz w:val="18"/>
                <w:szCs w:val="18"/>
              </w:rPr>
              <w:t>其他</w:t>
            </w:r>
            <w:r>
              <w:rPr>
                <w:rFonts w:ascii="宋体" w:hAnsi="宋体" w:hint="eastAsia"/>
                <w:color w:val="000000"/>
                <w:sz w:val="18"/>
                <w:szCs w:val="18"/>
                <w:lang w:val="zh-CN"/>
              </w:rPr>
              <w:t>_______</w:t>
            </w:r>
          </w:p>
        </w:tc>
      </w:tr>
      <w:tr w:rsidR="00551619" w14:paraId="690934A2" w14:textId="77777777">
        <w:trPr>
          <w:trHeight w:val="3319"/>
          <w:jc w:val="center"/>
        </w:trPr>
        <w:tc>
          <w:tcPr>
            <w:tcW w:w="10184" w:type="dxa"/>
            <w:gridSpan w:val="7"/>
            <w:shd w:val="clear" w:color="auto" w:fill="FFFFFF"/>
            <w:vAlign w:val="center"/>
          </w:tcPr>
          <w:p w14:paraId="4D72CB58" w14:textId="77777777" w:rsidR="00551619" w:rsidRDefault="00000000">
            <w:pPr>
              <w:spacing w:line="360" w:lineRule="auto"/>
              <w:jc w:val="left"/>
              <w:rPr>
                <w:rFonts w:ascii="宋体" w:hAnsi="宋体" w:hint="eastAsia"/>
                <w:sz w:val="18"/>
                <w:szCs w:val="18"/>
              </w:rPr>
            </w:pPr>
            <w:r>
              <w:rPr>
                <w:rFonts w:ascii="宋体" w:hAnsi="宋体" w:hint="eastAsia"/>
                <w:sz w:val="18"/>
                <w:szCs w:val="18"/>
              </w:rPr>
              <w:t>回归检测样品实拍照片</w:t>
            </w:r>
          </w:p>
          <w:p w14:paraId="47EFD339" w14:textId="77777777" w:rsidR="00551619" w:rsidRDefault="00551619">
            <w:pPr>
              <w:spacing w:line="360" w:lineRule="auto"/>
              <w:jc w:val="center"/>
              <w:rPr>
                <w:rFonts w:ascii="宋体" w:hAnsi="宋体" w:hint="eastAsia"/>
                <w:sz w:val="18"/>
                <w:szCs w:val="18"/>
              </w:rPr>
            </w:pPr>
          </w:p>
          <w:p w14:paraId="56870CE5" w14:textId="77777777" w:rsidR="00551619" w:rsidRDefault="00551619">
            <w:pPr>
              <w:spacing w:line="360" w:lineRule="auto"/>
              <w:rPr>
                <w:rFonts w:ascii="宋体" w:hAnsi="宋体" w:hint="eastAsia"/>
                <w:sz w:val="18"/>
                <w:szCs w:val="18"/>
              </w:rPr>
            </w:pPr>
          </w:p>
          <w:p w14:paraId="16068935" w14:textId="77777777" w:rsidR="00551619" w:rsidRDefault="00000000">
            <w:pPr>
              <w:spacing w:line="360" w:lineRule="auto"/>
              <w:jc w:val="center"/>
              <w:rPr>
                <w:rFonts w:ascii="宋体" w:hAnsi="宋体" w:hint="eastAsia"/>
                <w:i/>
                <w:iCs/>
                <w:sz w:val="18"/>
                <w:szCs w:val="18"/>
              </w:rPr>
            </w:pPr>
            <w:r>
              <w:rPr>
                <w:rFonts w:ascii="宋体" w:hAnsi="宋体" w:hint="eastAsia"/>
                <w:i/>
                <w:iCs/>
                <w:sz w:val="18"/>
                <w:szCs w:val="18"/>
              </w:rPr>
              <w:t>软件系统运行时，对显示出‘软件名称’、‘版本号’等该样品可视特征信息的页面(一页或多页)进行截图后放于此处，嵌入式软件应同时拍摄硬件照片，每张照片附加必要的文字说明</w:t>
            </w:r>
          </w:p>
          <w:p w14:paraId="13CA6BD5" w14:textId="77777777" w:rsidR="00551619" w:rsidRDefault="00551619">
            <w:pPr>
              <w:spacing w:line="360" w:lineRule="auto"/>
              <w:rPr>
                <w:rFonts w:ascii="宋体" w:hAnsi="宋体" w:hint="eastAsia"/>
                <w:sz w:val="18"/>
                <w:szCs w:val="18"/>
              </w:rPr>
            </w:pPr>
          </w:p>
          <w:p w14:paraId="579778FC" w14:textId="77777777" w:rsidR="00551619" w:rsidRDefault="00551619">
            <w:pPr>
              <w:jc w:val="left"/>
              <w:rPr>
                <w:rFonts w:ascii="宋体" w:hAnsi="宋体" w:hint="eastAsia"/>
                <w:color w:val="000000"/>
                <w:sz w:val="18"/>
                <w:szCs w:val="18"/>
                <w:lang w:val="zh-CN"/>
              </w:rPr>
            </w:pPr>
          </w:p>
        </w:tc>
      </w:tr>
    </w:tbl>
    <w:p w14:paraId="213529EF" w14:textId="77777777" w:rsidR="00551619" w:rsidRDefault="00551619">
      <w:pPr>
        <w:pStyle w:val="afffffb"/>
        <w:ind w:firstLine="420"/>
      </w:pPr>
    </w:p>
    <w:p w14:paraId="0F966BB3" w14:textId="77777777" w:rsidR="00551619" w:rsidRDefault="00000000">
      <w:pPr>
        <w:pStyle w:val="afffffb"/>
        <w:spacing w:beforeLines="50" w:before="156" w:afterLines="50" w:after="156"/>
        <w:ind w:firstLine="420"/>
        <w:jc w:val="center"/>
      </w:pPr>
      <w:r>
        <w:rPr>
          <w:rFonts w:ascii="黑体" w:eastAsia="黑体" w:hint="eastAsia"/>
          <w:color w:val="000000"/>
        </w:rPr>
        <w:lastRenderedPageBreak/>
        <w:t>表A.1 样品信息记录</w:t>
      </w:r>
      <w:r>
        <w:rPr>
          <w:rFonts w:hAnsi="宋体" w:hint="eastAsia"/>
          <w:color w:val="000000"/>
        </w:rPr>
        <w:t>（续）</w:t>
      </w:r>
    </w:p>
    <w:tbl>
      <w:tblPr>
        <w:tblW w:w="998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05"/>
        <w:gridCol w:w="1322"/>
        <w:gridCol w:w="1443"/>
        <w:gridCol w:w="1623"/>
        <w:gridCol w:w="2028"/>
        <w:gridCol w:w="2766"/>
      </w:tblGrid>
      <w:tr w:rsidR="00551619" w14:paraId="57819B4D" w14:textId="77777777">
        <w:trPr>
          <w:trHeight w:val="567"/>
          <w:jc w:val="center"/>
        </w:trPr>
        <w:tc>
          <w:tcPr>
            <w:tcW w:w="805" w:type="dxa"/>
            <w:vMerge w:val="restart"/>
            <w:shd w:val="clear" w:color="auto" w:fill="FFFFFF"/>
            <w:vAlign w:val="center"/>
          </w:tcPr>
          <w:p w14:paraId="18AE7C82" w14:textId="77777777" w:rsidR="00551619" w:rsidRDefault="00000000">
            <w:pPr>
              <w:tabs>
                <w:tab w:val="left" w:pos="5534"/>
              </w:tabs>
              <w:spacing w:beforeLines="50" w:before="156" w:afterLines="50" w:after="156"/>
              <w:jc w:val="center"/>
              <w:rPr>
                <w:rFonts w:ascii="宋体" w:hAnsi="宋体" w:hint="eastAsia"/>
                <w:color w:val="000000"/>
                <w:kern w:val="0"/>
                <w:sz w:val="18"/>
                <w:szCs w:val="18"/>
              </w:rPr>
            </w:pPr>
            <w:r>
              <w:rPr>
                <w:rFonts w:ascii="宋体" w:hAnsi="宋体" w:hint="eastAsia"/>
                <w:color w:val="000000"/>
                <w:kern w:val="0"/>
                <w:sz w:val="18"/>
                <w:szCs w:val="18"/>
              </w:rPr>
              <w:t>样品实际测试环境</w:t>
            </w:r>
          </w:p>
        </w:tc>
        <w:tc>
          <w:tcPr>
            <w:tcW w:w="1322" w:type="dxa"/>
            <w:shd w:val="clear" w:color="auto" w:fill="FFFFFF"/>
            <w:vAlign w:val="center"/>
          </w:tcPr>
          <w:p w14:paraId="78EB4FD4" w14:textId="77777777" w:rsidR="00551619" w:rsidRDefault="00000000">
            <w:pPr>
              <w:tabs>
                <w:tab w:val="left" w:pos="5534"/>
              </w:tabs>
              <w:spacing w:beforeLines="20" w:before="62" w:afterLines="20" w:after="62"/>
              <w:jc w:val="center"/>
              <w:rPr>
                <w:rFonts w:ascii="宋体" w:hAnsi="宋体" w:hint="eastAsia"/>
                <w:b/>
                <w:bCs/>
                <w:color w:val="000000"/>
                <w:kern w:val="0"/>
                <w:sz w:val="18"/>
                <w:szCs w:val="18"/>
              </w:rPr>
            </w:pPr>
            <w:r>
              <w:rPr>
                <w:rFonts w:ascii="宋体" w:hAnsi="宋体" w:hint="eastAsia"/>
                <w:b/>
                <w:bCs/>
                <w:color w:val="000000"/>
                <w:kern w:val="0"/>
                <w:sz w:val="18"/>
                <w:szCs w:val="18"/>
              </w:rPr>
              <w:t>类型</w:t>
            </w:r>
          </w:p>
        </w:tc>
        <w:tc>
          <w:tcPr>
            <w:tcW w:w="1443" w:type="dxa"/>
            <w:shd w:val="clear" w:color="auto" w:fill="FFFFFF"/>
            <w:vAlign w:val="center"/>
          </w:tcPr>
          <w:p w14:paraId="76627897" w14:textId="77777777" w:rsidR="00551619" w:rsidRDefault="00000000">
            <w:pPr>
              <w:tabs>
                <w:tab w:val="left" w:pos="5534"/>
              </w:tabs>
              <w:spacing w:beforeLines="20" w:before="62" w:afterLines="20" w:after="62"/>
              <w:jc w:val="center"/>
              <w:rPr>
                <w:rFonts w:ascii="宋体" w:hAnsi="宋体" w:hint="eastAsia"/>
                <w:b/>
                <w:bCs/>
                <w:color w:val="000000"/>
                <w:kern w:val="0"/>
                <w:sz w:val="18"/>
                <w:szCs w:val="18"/>
              </w:rPr>
            </w:pPr>
            <w:r>
              <w:rPr>
                <w:rFonts w:ascii="宋体" w:hAnsi="宋体" w:hint="eastAsia"/>
                <w:b/>
                <w:bCs/>
                <w:color w:val="000000"/>
                <w:kern w:val="0"/>
                <w:sz w:val="18"/>
                <w:szCs w:val="18"/>
              </w:rPr>
              <w:t>IP地址</w:t>
            </w:r>
          </w:p>
        </w:tc>
        <w:tc>
          <w:tcPr>
            <w:tcW w:w="1623" w:type="dxa"/>
            <w:shd w:val="clear" w:color="auto" w:fill="FFFFFF"/>
            <w:vAlign w:val="center"/>
          </w:tcPr>
          <w:p w14:paraId="3AB92D5F" w14:textId="77777777" w:rsidR="00551619" w:rsidRDefault="00000000">
            <w:pPr>
              <w:tabs>
                <w:tab w:val="left" w:pos="5534"/>
              </w:tabs>
              <w:spacing w:beforeLines="20" w:before="62" w:afterLines="20" w:after="62"/>
              <w:rPr>
                <w:rFonts w:ascii="宋体" w:hAnsi="宋体" w:hint="eastAsia"/>
                <w:b/>
                <w:bCs/>
                <w:color w:val="000000"/>
                <w:kern w:val="0"/>
                <w:sz w:val="18"/>
                <w:szCs w:val="18"/>
              </w:rPr>
            </w:pPr>
            <w:r>
              <w:rPr>
                <w:rFonts w:ascii="宋体" w:hAnsi="宋体" w:hint="eastAsia"/>
                <w:b/>
                <w:bCs/>
                <w:color w:val="000000"/>
                <w:kern w:val="0"/>
                <w:sz w:val="18"/>
                <w:szCs w:val="18"/>
              </w:rPr>
              <w:t>机器名/设备编号</w:t>
            </w:r>
          </w:p>
        </w:tc>
        <w:tc>
          <w:tcPr>
            <w:tcW w:w="2028" w:type="dxa"/>
            <w:shd w:val="clear" w:color="auto" w:fill="FFFFFF"/>
            <w:vAlign w:val="center"/>
          </w:tcPr>
          <w:p w14:paraId="6D0E5A5E" w14:textId="77777777" w:rsidR="00551619" w:rsidRDefault="00000000">
            <w:pPr>
              <w:tabs>
                <w:tab w:val="left" w:pos="5534"/>
              </w:tabs>
              <w:spacing w:beforeLines="20" w:before="62" w:afterLines="20" w:after="62"/>
              <w:jc w:val="center"/>
              <w:rPr>
                <w:rFonts w:ascii="宋体" w:hAnsi="宋体" w:hint="eastAsia"/>
                <w:b/>
                <w:bCs/>
                <w:color w:val="000000"/>
                <w:kern w:val="0"/>
                <w:sz w:val="18"/>
                <w:szCs w:val="18"/>
              </w:rPr>
            </w:pPr>
            <w:r>
              <w:rPr>
                <w:rFonts w:ascii="宋体" w:hAnsi="宋体" w:hint="eastAsia"/>
                <w:b/>
                <w:bCs/>
                <w:color w:val="000000"/>
                <w:kern w:val="0"/>
                <w:sz w:val="18"/>
                <w:szCs w:val="18"/>
              </w:rPr>
              <w:t>硬件配置</w:t>
            </w:r>
          </w:p>
        </w:tc>
        <w:tc>
          <w:tcPr>
            <w:tcW w:w="2766" w:type="dxa"/>
            <w:shd w:val="clear" w:color="auto" w:fill="FFFFFF"/>
            <w:vAlign w:val="center"/>
          </w:tcPr>
          <w:p w14:paraId="5AADC594" w14:textId="77777777" w:rsidR="00551619" w:rsidRDefault="00000000">
            <w:pPr>
              <w:tabs>
                <w:tab w:val="left" w:pos="5534"/>
              </w:tabs>
              <w:spacing w:beforeLines="20" w:before="62" w:afterLines="20" w:after="62"/>
              <w:jc w:val="center"/>
              <w:rPr>
                <w:rFonts w:ascii="宋体" w:hAnsi="宋体" w:hint="eastAsia"/>
                <w:b/>
                <w:bCs/>
                <w:color w:val="000000"/>
                <w:kern w:val="0"/>
                <w:sz w:val="18"/>
                <w:szCs w:val="18"/>
              </w:rPr>
            </w:pPr>
            <w:r>
              <w:rPr>
                <w:rFonts w:ascii="宋体" w:hAnsi="宋体" w:hint="eastAsia"/>
                <w:b/>
                <w:bCs/>
                <w:color w:val="000000"/>
                <w:kern w:val="0"/>
                <w:sz w:val="18"/>
                <w:szCs w:val="18"/>
              </w:rPr>
              <w:t>软件配置</w:t>
            </w:r>
          </w:p>
        </w:tc>
      </w:tr>
      <w:tr w:rsidR="00551619" w14:paraId="30E687A2" w14:textId="77777777">
        <w:trPr>
          <w:trHeight w:val="328"/>
          <w:jc w:val="center"/>
        </w:trPr>
        <w:tc>
          <w:tcPr>
            <w:tcW w:w="805" w:type="dxa"/>
            <w:vMerge/>
            <w:vAlign w:val="center"/>
          </w:tcPr>
          <w:p w14:paraId="222FBF54" w14:textId="77777777" w:rsidR="00551619" w:rsidRDefault="00551619">
            <w:pPr>
              <w:tabs>
                <w:tab w:val="left" w:pos="5534"/>
              </w:tabs>
              <w:spacing w:beforeLines="50" w:before="156" w:afterLines="50" w:after="156"/>
              <w:jc w:val="center"/>
              <w:rPr>
                <w:rFonts w:ascii="宋体" w:hAnsi="宋体" w:hint="eastAsia"/>
                <w:color w:val="000000"/>
                <w:kern w:val="0"/>
                <w:sz w:val="18"/>
                <w:szCs w:val="18"/>
              </w:rPr>
            </w:pPr>
          </w:p>
        </w:tc>
        <w:tc>
          <w:tcPr>
            <w:tcW w:w="1322" w:type="dxa"/>
            <w:vMerge w:val="restart"/>
            <w:vAlign w:val="center"/>
          </w:tcPr>
          <w:p w14:paraId="1CCBB1A4" w14:textId="77777777" w:rsidR="00551619" w:rsidRDefault="00000000">
            <w:pPr>
              <w:tabs>
                <w:tab w:val="left" w:pos="5534"/>
              </w:tabs>
              <w:spacing w:beforeLines="50" w:before="156" w:afterLines="50" w:after="156"/>
              <w:jc w:val="center"/>
              <w:rPr>
                <w:rFonts w:ascii="宋体" w:hAnsi="宋体" w:hint="eastAsia"/>
                <w:color w:val="000000"/>
                <w:kern w:val="0"/>
                <w:sz w:val="18"/>
                <w:szCs w:val="18"/>
              </w:rPr>
            </w:pPr>
            <w:r>
              <w:rPr>
                <w:rFonts w:ascii="宋体" w:hAnsi="宋体" w:hint="eastAsia"/>
                <w:color w:val="000000"/>
                <w:kern w:val="0"/>
                <w:sz w:val="18"/>
                <w:szCs w:val="18"/>
              </w:rPr>
              <w:t>应用</w:t>
            </w:r>
          </w:p>
          <w:p w14:paraId="4D6A95ED" w14:textId="77777777" w:rsidR="00551619" w:rsidRDefault="00000000">
            <w:pPr>
              <w:tabs>
                <w:tab w:val="left" w:pos="5534"/>
              </w:tabs>
              <w:spacing w:beforeLines="50" w:before="156" w:afterLines="50" w:after="156"/>
              <w:jc w:val="center"/>
              <w:rPr>
                <w:rFonts w:ascii="宋体" w:hAnsi="宋体" w:hint="eastAsia"/>
                <w:color w:val="000000"/>
                <w:kern w:val="0"/>
                <w:sz w:val="18"/>
                <w:szCs w:val="18"/>
              </w:rPr>
            </w:pPr>
            <w:r>
              <w:rPr>
                <w:rFonts w:ascii="宋体" w:hAnsi="宋体" w:hint="eastAsia"/>
                <w:color w:val="000000"/>
                <w:kern w:val="0"/>
                <w:sz w:val="18"/>
                <w:szCs w:val="18"/>
              </w:rPr>
              <w:t>服务器</w:t>
            </w:r>
          </w:p>
        </w:tc>
        <w:tc>
          <w:tcPr>
            <w:tcW w:w="1443" w:type="dxa"/>
            <w:vAlign w:val="center"/>
          </w:tcPr>
          <w:p w14:paraId="0D068B87" w14:textId="77777777" w:rsidR="00551619" w:rsidRDefault="00000000">
            <w:pPr>
              <w:jc w:val="center"/>
              <w:rPr>
                <w:rFonts w:ascii="宋体" w:hAnsi="宋体" w:hint="eastAsia"/>
                <w:b/>
                <w:i/>
                <w:iCs/>
                <w:sz w:val="18"/>
                <w:szCs w:val="18"/>
              </w:rPr>
            </w:pPr>
            <w:r>
              <w:rPr>
                <w:rFonts w:ascii="宋体" w:hAnsi="宋体" w:hint="eastAsia"/>
                <w:i/>
                <w:iCs/>
                <w:sz w:val="18"/>
                <w:szCs w:val="18"/>
              </w:rPr>
              <w:t>192.168.12.16</w:t>
            </w:r>
          </w:p>
        </w:tc>
        <w:tc>
          <w:tcPr>
            <w:tcW w:w="1623" w:type="dxa"/>
            <w:vAlign w:val="center"/>
          </w:tcPr>
          <w:p w14:paraId="4F237922" w14:textId="77777777" w:rsidR="00551619" w:rsidRDefault="00000000">
            <w:pPr>
              <w:jc w:val="center"/>
              <w:rPr>
                <w:rFonts w:ascii="宋体" w:hAnsi="宋体" w:hint="eastAsia"/>
                <w:i/>
                <w:iCs/>
                <w:sz w:val="18"/>
                <w:szCs w:val="18"/>
              </w:rPr>
            </w:pPr>
            <w:proofErr w:type="spellStart"/>
            <w:r>
              <w:rPr>
                <w:rFonts w:ascii="宋体" w:hAnsi="宋体"/>
                <w:i/>
                <w:iCs/>
                <w:sz w:val="18"/>
                <w:szCs w:val="18"/>
              </w:rPr>
              <w:t>F</w:t>
            </w:r>
            <w:r>
              <w:rPr>
                <w:rFonts w:ascii="宋体" w:hAnsi="宋体" w:hint="eastAsia"/>
                <w:i/>
                <w:iCs/>
                <w:sz w:val="18"/>
                <w:szCs w:val="18"/>
              </w:rPr>
              <w:t>uwuqi</w:t>
            </w:r>
            <w:proofErr w:type="spellEnd"/>
            <w:r>
              <w:rPr>
                <w:rFonts w:ascii="宋体" w:hAnsi="宋体" w:hint="eastAsia"/>
                <w:i/>
                <w:iCs/>
                <w:sz w:val="18"/>
                <w:szCs w:val="18"/>
              </w:rPr>
              <w:t>/xxx</w:t>
            </w:r>
          </w:p>
        </w:tc>
        <w:tc>
          <w:tcPr>
            <w:tcW w:w="2028" w:type="dxa"/>
            <w:vAlign w:val="center"/>
          </w:tcPr>
          <w:p w14:paraId="1EEAE4F2" w14:textId="77777777" w:rsidR="00551619" w:rsidRDefault="00000000">
            <w:pPr>
              <w:jc w:val="center"/>
              <w:rPr>
                <w:rFonts w:ascii="宋体" w:hAnsi="宋体" w:hint="eastAsia"/>
                <w:i/>
                <w:iCs/>
                <w:sz w:val="18"/>
                <w:szCs w:val="18"/>
              </w:rPr>
            </w:pPr>
            <w:proofErr w:type="spellStart"/>
            <w:r>
              <w:rPr>
                <w:rFonts w:ascii="宋体" w:hAnsi="宋体" w:hint="eastAsia"/>
                <w:i/>
                <w:iCs/>
                <w:sz w:val="18"/>
                <w:szCs w:val="18"/>
              </w:rPr>
              <w:t>cpu</w:t>
            </w:r>
            <w:proofErr w:type="spellEnd"/>
            <w:r>
              <w:rPr>
                <w:rFonts w:ascii="宋体" w:hAnsi="宋体" w:hint="eastAsia"/>
                <w:i/>
                <w:iCs/>
                <w:sz w:val="18"/>
                <w:szCs w:val="18"/>
              </w:rPr>
              <w:t>：i3-4030U 1.9Ghz*2；</w:t>
            </w:r>
          </w:p>
          <w:p w14:paraId="345DD85A" w14:textId="77777777" w:rsidR="00551619" w:rsidRDefault="00000000">
            <w:pPr>
              <w:jc w:val="center"/>
              <w:rPr>
                <w:rFonts w:ascii="宋体" w:hAnsi="宋体" w:hint="eastAsia"/>
                <w:i/>
                <w:iCs/>
                <w:sz w:val="18"/>
                <w:szCs w:val="18"/>
              </w:rPr>
            </w:pPr>
            <w:r>
              <w:rPr>
                <w:rFonts w:ascii="宋体" w:hAnsi="宋体" w:hint="eastAsia"/>
                <w:i/>
                <w:iCs/>
                <w:sz w:val="18"/>
                <w:szCs w:val="18"/>
              </w:rPr>
              <w:t>内存：4GB；硬盘：500GB</w:t>
            </w:r>
          </w:p>
        </w:tc>
        <w:tc>
          <w:tcPr>
            <w:tcW w:w="2766" w:type="dxa"/>
            <w:vAlign w:val="center"/>
          </w:tcPr>
          <w:p w14:paraId="0F41D6A1" w14:textId="77777777" w:rsidR="00551619" w:rsidRDefault="00000000">
            <w:pPr>
              <w:snapToGrid w:val="0"/>
              <w:jc w:val="center"/>
              <w:rPr>
                <w:rFonts w:ascii="宋体" w:hAnsi="宋体" w:hint="eastAsia"/>
                <w:i/>
                <w:iCs/>
                <w:sz w:val="18"/>
                <w:szCs w:val="18"/>
              </w:rPr>
            </w:pPr>
            <w:r>
              <w:rPr>
                <w:rFonts w:ascii="宋体" w:hAnsi="宋体" w:hint="eastAsia"/>
                <w:i/>
                <w:iCs/>
                <w:sz w:val="18"/>
                <w:szCs w:val="18"/>
              </w:rPr>
              <w:t>操作系统：windows server 2022；</w:t>
            </w:r>
          </w:p>
          <w:p w14:paraId="6BD3A179" w14:textId="77777777" w:rsidR="00551619" w:rsidRDefault="00000000">
            <w:pPr>
              <w:snapToGrid w:val="0"/>
              <w:spacing w:line="360" w:lineRule="auto"/>
              <w:jc w:val="center"/>
              <w:rPr>
                <w:rFonts w:ascii="宋体" w:hAnsi="宋体" w:hint="eastAsia"/>
                <w:i/>
                <w:iCs/>
                <w:sz w:val="18"/>
                <w:szCs w:val="18"/>
              </w:rPr>
            </w:pPr>
            <w:r>
              <w:rPr>
                <w:rFonts w:ascii="宋体" w:hAnsi="宋体" w:hint="eastAsia"/>
                <w:i/>
                <w:iCs/>
                <w:sz w:val="18"/>
                <w:szCs w:val="18"/>
              </w:rPr>
              <w:t>中间件：Tomcat 6.0</w:t>
            </w:r>
          </w:p>
        </w:tc>
      </w:tr>
      <w:tr w:rsidR="00551619" w14:paraId="73E05CD9" w14:textId="77777777">
        <w:trPr>
          <w:trHeight w:val="604"/>
          <w:jc w:val="center"/>
        </w:trPr>
        <w:tc>
          <w:tcPr>
            <w:tcW w:w="805" w:type="dxa"/>
            <w:vMerge/>
            <w:vAlign w:val="center"/>
          </w:tcPr>
          <w:p w14:paraId="16EE2241" w14:textId="77777777" w:rsidR="00551619" w:rsidRDefault="00551619">
            <w:pPr>
              <w:jc w:val="center"/>
              <w:rPr>
                <w:rFonts w:ascii="宋体" w:hAnsi="宋体" w:hint="eastAsia"/>
                <w:b/>
                <w:sz w:val="18"/>
                <w:szCs w:val="18"/>
              </w:rPr>
            </w:pPr>
          </w:p>
        </w:tc>
        <w:tc>
          <w:tcPr>
            <w:tcW w:w="1322" w:type="dxa"/>
            <w:vMerge/>
            <w:vAlign w:val="center"/>
          </w:tcPr>
          <w:p w14:paraId="48A4C744" w14:textId="77777777" w:rsidR="00551619" w:rsidRDefault="00551619">
            <w:pPr>
              <w:jc w:val="center"/>
              <w:rPr>
                <w:rFonts w:ascii="宋体" w:hAnsi="宋体" w:hint="eastAsia"/>
                <w:b/>
                <w:sz w:val="18"/>
                <w:szCs w:val="18"/>
              </w:rPr>
            </w:pPr>
          </w:p>
        </w:tc>
        <w:tc>
          <w:tcPr>
            <w:tcW w:w="1443" w:type="dxa"/>
            <w:vAlign w:val="center"/>
          </w:tcPr>
          <w:p w14:paraId="747D699F" w14:textId="77777777" w:rsidR="00551619" w:rsidRDefault="00000000">
            <w:pPr>
              <w:jc w:val="center"/>
              <w:rPr>
                <w:rFonts w:ascii="宋体" w:hAnsi="宋体" w:hint="eastAsia"/>
                <w:i/>
                <w:iCs/>
                <w:sz w:val="18"/>
                <w:szCs w:val="18"/>
              </w:rPr>
            </w:pPr>
            <w:r>
              <w:rPr>
                <w:rFonts w:ascii="宋体" w:hAnsi="宋体" w:hint="eastAsia"/>
                <w:i/>
                <w:iCs/>
                <w:sz w:val="18"/>
                <w:szCs w:val="18"/>
              </w:rPr>
              <w:t>……</w:t>
            </w:r>
          </w:p>
        </w:tc>
        <w:tc>
          <w:tcPr>
            <w:tcW w:w="1623" w:type="dxa"/>
            <w:vAlign w:val="center"/>
          </w:tcPr>
          <w:p w14:paraId="0A49E483" w14:textId="77777777" w:rsidR="00551619" w:rsidRDefault="00000000">
            <w:pPr>
              <w:jc w:val="center"/>
              <w:rPr>
                <w:rFonts w:ascii="宋体" w:hAnsi="宋体" w:hint="eastAsia"/>
                <w:i/>
                <w:iCs/>
                <w:sz w:val="18"/>
                <w:szCs w:val="18"/>
              </w:rPr>
            </w:pPr>
            <w:r>
              <w:rPr>
                <w:rFonts w:ascii="宋体" w:hAnsi="宋体" w:hint="eastAsia"/>
                <w:i/>
                <w:iCs/>
                <w:sz w:val="18"/>
                <w:szCs w:val="18"/>
              </w:rPr>
              <w:t>……</w:t>
            </w:r>
          </w:p>
        </w:tc>
        <w:tc>
          <w:tcPr>
            <w:tcW w:w="2028" w:type="dxa"/>
            <w:vAlign w:val="center"/>
          </w:tcPr>
          <w:p w14:paraId="4FD030DC" w14:textId="77777777" w:rsidR="00551619" w:rsidRDefault="00000000">
            <w:pPr>
              <w:jc w:val="center"/>
              <w:rPr>
                <w:rFonts w:ascii="宋体" w:hAnsi="宋体" w:hint="eastAsia"/>
                <w:i/>
                <w:iCs/>
                <w:sz w:val="18"/>
                <w:szCs w:val="18"/>
              </w:rPr>
            </w:pPr>
            <w:r>
              <w:rPr>
                <w:rFonts w:ascii="宋体" w:hAnsi="宋体" w:hint="eastAsia"/>
                <w:i/>
                <w:iCs/>
                <w:sz w:val="18"/>
                <w:szCs w:val="18"/>
              </w:rPr>
              <w:t>……</w:t>
            </w:r>
          </w:p>
        </w:tc>
        <w:tc>
          <w:tcPr>
            <w:tcW w:w="2766" w:type="dxa"/>
            <w:vAlign w:val="center"/>
          </w:tcPr>
          <w:p w14:paraId="00EF3567" w14:textId="77777777" w:rsidR="00551619" w:rsidRDefault="00000000">
            <w:pPr>
              <w:jc w:val="center"/>
              <w:rPr>
                <w:rFonts w:ascii="宋体" w:hAnsi="宋体" w:hint="eastAsia"/>
                <w:i/>
                <w:iCs/>
                <w:sz w:val="18"/>
                <w:szCs w:val="18"/>
              </w:rPr>
            </w:pPr>
            <w:r>
              <w:rPr>
                <w:rFonts w:ascii="宋体" w:hAnsi="宋体" w:hint="eastAsia"/>
                <w:i/>
                <w:iCs/>
                <w:sz w:val="18"/>
                <w:szCs w:val="18"/>
              </w:rPr>
              <w:t>……</w:t>
            </w:r>
          </w:p>
        </w:tc>
      </w:tr>
      <w:tr w:rsidR="00551619" w14:paraId="32F9C8D7" w14:textId="77777777">
        <w:trPr>
          <w:trHeight w:val="328"/>
          <w:jc w:val="center"/>
        </w:trPr>
        <w:tc>
          <w:tcPr>
            <w:tcW w:w="805" w:type="dxa"/>
            <w:vMerge/>
            <w:vAlign w:val="center"/>
          </w:tcPr>
          <w:p w14:paraId="0156E606" w14:textId="77777777" w:rsidR="00551619" w:rsidRDefault="00551619">
            <w:pPr>
              <w:tabs>
                <w:tab w:val="left" w:pos="5534"/>
              </w:tabs>
              <w:spacing w:beforeLines="50" w:before="156" w:afterLines="50" w:after="156"/>
              <w:jc w:val="center"/>
              <w:rPr>
                <w:rFonts w:ascii="宋体" w:hAnsi="宋体" w:hint="eastAsia"/>
                <w:b/>
                <w:color w:val="000000"/>
                <w:sz w:val="18"/>
                <w:szCs w:val="18"/>
              </w:rPr>
            </w:pPr>
          </w:p>
        </w:tc>
        <w:tc>
          <w:tcPr>
            <w:tcW w:w="1322" w:type="dxa"/>
            <w:vMerge w:val="restart"/>
            <w:vAlign w:val="center"/>
          </w:tcPr>
          <w:p w14:paraId="7DC3367D" w14:textId="77777777" w:rsidR="00551619" w:rsidRDefault="00000000">
            <w:pPr>
              <w:tabs>
                <w:tab w:val="left" w:pos="5534"/>
              </w:tabs>
              <w:spacing w:beforeLines="50" w:before="156" w:afterLines="50" w:after="156"/>
              <w:jc w:val="center"/>
              <w:rPr>
                <w:rFonts w:ascii="宋体" w:hAnsi="宋体" w:hint="eastAsia"/>
                <w:color w:val="000000"/>
                <w:kern w:val="0"/>
                <w:sz w:val="18"/>
                <w:szCs w:val="18"/>
              </w:rPr>
            </w:pPr>
            <w:r>
              <w:rPr>
                <w:rFonts w:ascii="宋体" w:hAnsi="宋体" w:hint="eastAsia"/>
                <w:color w:val="000000"/>
                <w:kern w:val="0"/>
                <w:sz w:val="18"/>
                <w:szCs w:val="18"/>
              </w:rPr>
              <w:t>数据库</w:t>
            </w:r>
          </w:p>
          <w:p w14:paraId="450E5019" w14:textId="77777777" w:rsidR="00551619" w:rsidRDefault="00000000">
            <w:pPr>
              <w:tabs>
                <w:tab w:val="left" w:pos="5534"/>
              </w:tabs>
              <w:spacing w:beforeLines="50" w:before="156" w:afterLines="50" w:after="156"/>
              <w:jc w:val="center"/>
              <w:rPr>
                <w:rFonts w:ascii="宋体" w:hAnsi="宋体" w:hint="eastAsia"/>
                <w:b/>
                <w:color w:val="000000"/>
                <w:sz w:val="18"/>
                <w:szCs w:val="18"/>
              </w:rPr>
            </w:pPr>
            <w:r>
              <w:rPr>
                <w:rFonts w:ascii="宋体" w:hAnsi="宋体" w:hint="eastAsia"/>
                <w:color w:val="000000"/>
                <w:kern w:val="0"/>
                <w:sz w:val="18"/>
                <w:szCs w:val="18"/>
              </w:rPr>
              <w:t>服务器</w:t>
            </w:r>
          </w:p>
        </w:tc>
        <w:tc>
          <w:tcPr>
            <w:tcW w:w="1443" w:type="dxa"/>
            <w:vAlign w:val="center"/>
          </w:tcPr>
          <w:p w14:paraId="5123A9AB" w14:textId="77777777" w:rsidR="00551619" w:rsidRDefault="00000000">
            <w:pPr>
              <w:jc w:val="center"/>
              <w:rPr>
                <w:rFonts w:ascii="宋体" w:hAnsi="宋体" w:hint="eastAsia"/>
                <w:i/>
                <w:iCs/>
                <w:sz w:val="18"/>
                <w:szCs w:val="18"/>
              </w:rPr>
            </w:pPr>
            <w:r>
              <w:rPr>
                <w:rFonts w:ascii="宋体" w:hAnsi="宋体" w:hint="eastAsia"/>
                <w:i/>
                <w:iCs/>
                <w:sz w:val="18"/>
                <w:szCs w:val="18"/>
              </w:rPr>
              <w:t>192.168.13.18</w:t>
            </w:r>
          </w:p>
        </w:tc>
        <w:tc>
          <w:tcPr>
            <w:tcW w:w="1623" w:type="dxa"/>
            <w:vAlign w:val="center"/>
          </w:tcPr>
          <w:p w14:paraId="6030F61C" w14:textId="77777777" w:rsidR="00551619" w:rsidRDefault="00000000">
            <w:pPr>
              <w:jc w:val="center"/>
              <w:rPr>
                <w:rFonts w:ascii="宋体" w:hAnsi="宋体" w:hint="eastAsia"/>
                <w:i/>
                <w:iCs/>
                <w:sz w:val="18"/>
                <w:szCs w:val="18"/>
              </w:rPr>
            </w:pPr>
            <w:r>
              <w:rPr>
                <w:rFonts w:ascii="宋体" w:hAnsi="宋体" w:hint="eastAsia"/>
                <w:i/>
                <w:iCs/>
                <w:sz w:val="18"/>
                <w:szCs w:val="18"/>
              </w:rPr>
              <w:t>SBXXXX/xxx</w:t>
            </w:r>
          </w:p>
        </w:tc>
        <w:tc>
          <w:tcPr>
            <w:tcW w:w="2028" w:type="dxa"/>
            <w:vAlign w:val="center"/>
          </w:tcPr>
          <w:p w14:paraId="515E8D14" w14:textId="77777777" w:rsidR="00551619" w:rsidRDefault="00000000">
            <w:pPr>
              <w:jc w:val="center"/>
              <w:rPr>
                <w:rFonts w:ascii="宋体" w:hAnsi="宋体" w:hint="eastAsia"/>
                <w:i/>
                <w:iCs/>
                <w:sz w:val="18"/>
                <w:szCs w:val="18"/>
              </w:rPr>
            </w:pPr>
            <w:proofErr w:type="spellStart"/>
            <w:r>
              <w:rPr>
                <w:rFonts w:ascii="宋体" w:hAnsi="宋体" w:hint="eastAsia"/>
                <w:i/>
                <w:iCs/>
                <w:sz w:val="18"/>
                <w:szCs w:val="18"/>
              </w:rPr>
              <w:t>cpu</w:t>
            </w:r>
            <w:proofErr w:type="spellEnd"/>
            <w:r>
              <w:rPr>
                <w:rFonts w:ascii="宋体" w:hAnsi="宋体" w:hint="eastAsia"/>
                <w:i/>
                <w:iCs/>
                <w:sz w:val="18"/>
                <w:szCs w:val="18"/>
              </w:rPr>
              <w:t>：i3-4030U 1.9Ghz*2；</w:t>
            </w:r>
          </w:p>
          <w:p w14:paraId="33570A3D" w14:textId="77777777" w:rsidR="00551619" w:rsidRDefault="00000000">
            <w:pPr>
              <w:jc w:val="center"/>
              <w:rPr>
                <w:rFonts w:ascii="宋体" w:hAnsi="宋体" w:hint="eastAsia"/>
                <w:i/>
                <w:iCs/>
                <w:sz w:val="18"/>
                <w:szCs w:val="18"/>
              </w:rPr>
            </w:pPr>
            <w:r>
              <w:rPr>
                <w:rFonts w:ascii="宋体" w:hAnsi="宋体" w:hint="eastAsia"/>
                <w:i/>
                <w:iCs/>
                <w:sz w:val="18"/>
                <w:szCs w:val="18"/>
              </w:rPr>
              <w:t>内存：6GB；硬盘：500GB</w:t>
            </w:r>
          </w:p>
        </w:tc>
        <w:tc>
          <w:tcPr>
            <w:tcW w:w="2766" w:type="dxa"/>
            <w:vAlign w:val="center"/>
          </w:tcPr>
          <w:p w14:paraId="2D309510" w14:textId="77777777" w:rsidR="00551619" w:rsidRDefault="00000000">
            <w:pPr>
              <w:snapToGrid w:val="0"/>
              <w:jc w:val="center"/>
              <w:rPr>
                <w:rFonts w:ascii="宋体" w:hAnsi="宋体" w:hint="eastAsia"/>
                <w:i/>
                <w:iCs/>
                <w:sz w:val="18"/>
                <w:szCs w:val="18"/>
              </w:rPr>
            </w:pPr>
            <w:r>
              <w:rPr>
                <w:rFonts w:ascii="宋体" w:hAnsi="宋体" w:hint="eastAsia"/>
                <w:i/>
                <w:iCs/>
                <w:sz w:val="18"/>
                <w:szCs w:val="18"/>
              </w:rPr>
              <w:t>操作系统：Windows Server 2022；</w:t>
            </w:r>
          </w:p>
          <w:p w14:paraId="3BD3448E" w14:textId="77777777" w:rsidR="00551619" w:rsidRDefault="00000000">
            <w:pPr>
              <w:snapToGrid w:val="0"/>
              <w:spacing w:line="360" w:lineRule="auto"/>
              <w:jc w:val="center"/>
              <w:rPr>
                <w:rFonts w:ascii="宋体" w:hAnsi="宋体" w:hint="eastAsia"/>
                <w:i/>
                <w:iCs/>
                <w:sz w:val="18"/>
                <w:szCs w:val="18"/>
              </w:rPr>
            </w:pPr>
            <w:r>
              <w:rPr>
                <w:rFonts w:ascii="宋体" w:hAnsi="宋体" w:hint="eastAsia"/>
                <w:i/>
                <w:iCs/>
                <w:sz w:val="18"/>
                <w:szCs w:val="18"/>
              </w:rPr>
              <w:t>数据库：MySQL 8.0</w:t>
            </w:r>
          </w:p>
        </w:tc>
      </w:tr>
      <w:tr w:rsidR="00551619" w14:paraId="0A81D745" w14:textId="77777777">
        <w:trPr>
          <w:trHeight w:val="598"/>
          <w:jc w:val="center"/>
        </w:trPr>
        <w:tc>
          <w:tcPr>
            <w:tcW w:w="805" w:type="dxa"/>
            <w:vMerge/>
            <w:vAlign w:val="center"/>
          </w:tcPr>
          <w:p w14:paraId="339A9DFF" w14:textId="77777777" w:rsidR="00551619" w:rsidRDefault="00551619">
            <w:pPr>
              <w:jc w:val="center"/>
              <w:rPr>
                <w:rFonts w:ascii="宋体" w:hAnsi="宋体" w:hint="eastAsia"/>
                <w:b/>
                <w:sz w:val="18"/>
                <w:szCs w:val="18"/>
              </w:rPr>
            </w:pPr>
          </w:p>
        </w:tc>
        <w:tc>
          <w:tcPr>
            <w:tcW w:w="1322" w:type="dxa"/>
            <w:vMerge/>
            <w:vAlign w:val="center"/>
          </w:tcPr>
          <w:p w14:paraId="4DAC1AD3" w14:textId="77777777" w:rsidR="00551619" w:rsidRDefault="00551619">
            <w:pPr>
              <w:jc w:val="center"/>
              <w:rPr>
                <w:rFonts w:ascii="宋体" w:hAnsi="宋体" w:hint="eastAsia"/>
                <w:b/>
                <w:sz w:val="18"/>
                <w:szCs w:val="18"/>
              </w:rPr>
            </w:pPr>
          </w:p>
        </w:tc>
        <w:tc>
          <w:tcPr>
            <w:tcW w:w="1443" w:type="dxa"/>
            <w:vAlign w:val="center"/>
          </w:tcPr>
          <w:p w14:paraId="5E8DECAA" w14:textId="77777777" w:rsidR="00551619" w:rsidRDefault="00000000">
            <w:pPr>
              <w:jc w:val="center"/>
              <w:rPr>
                <w:rFonts w:ascii="宋体" w:hAnsi="宋体" w:hint="eastAsia"/>
                <w:i/>
                <w:iCs/>
                <w:sz w:val="18"/>
                <w:szCs w:val="18"/>
              </w:rPr>
            </w:pPr>
            <w:r>
              <w:rPr>
                <w:rFonts w:ascii="宋体" w:hAnsi="宋体" w:hint="eastAsia"/>
                <w:i/>
                <w:iCs/>
                <w:sz w:val="18"/>
                <w:szCs w:val="18"/>
              </w:rPr>
              <w:t>……</w:t>
            </w:r>
          </w:p>
        </w:tc>
        <w:tc>
          <w:tcPr>
            <w:tcW w:w="1623" w:type="dxa"/>
            <w:vAlign w:val="center"/>
          </w:tcPr>
          <w:p w14:paraId="05BD11B3" w14:textId="77777777" w:rsidR="00551619" w:rsidRDefault="00000000">
            <w:pPr>
              <w:jc w:val="center"/>
              <w:rPr>
                <w:rFonts w:ascii="宋体" w:hAnsi="宋体" w:hint="eastAsia"/>
                <w:i/>
                <w:iCs/>
                <w:sz w:val="18"/>
                <w:szCs w:val="18"/>
              </w:rPr>
            </w:pPr>
            <w:r>
              <w:rPr>
                <w:rFonts w:ascii="宋体" w:hAnsi="宋体" w:hint="eastAsia"/>
                <w:i/>
                <w:iCs/>
                <w:sz w:val="18"/>
                <w:szCs w:val="18"/>
              </w:rPr>
              <w:t>……</w:t>
            </w:r>
          </w:p>
        </w:tc>
        <w:tc>
          <w:tcPr>
            <w:tcW w:w="2028" w:type="dxa"/>
            <w:vAlign w:val="center"/>
          </w:tcPr>
          <w:p w14:paraId="415CAEA2" w14:textId="77777777" w:rsidR="00551619" w:rsidRDefault="00000000">
            <w:pPr>
              <w:jc w:val="center"/>
              <w:rPr>
                <w:rFonts w:ascii="宋体" w:hAnsi="宋体" w:hint="eastAsia"/>
                <w:i/>
                <w:iCs/>
                <w:sz w:val="18"/>
                <w:szCs w:val="18"/>
              </w:rPr>
            </w:pPr>
            <w:r>
              <w:rPr>
                <w:rFonts w:ascii="宋体" w:hAnsi="宋体" w:hint="eastAsia"/>
                <w:i/>
                <w:iCs/>
                <w:sz w:val="18"/>
                <w:szCs w:val="18"/>
              </w:rPr>
              <w:t>……</w:t>
            </w:r>
          </w:p>
        </w:tc>
        <w:tc>
          <w:tcPr>
            <w:tcW w:w="2766" w:type="dxa"/>
            <w:vAlign w:val="center"/>
          </w:tcPr>
          <w:p w14:paraId="1BA455F2" w14:textId="77777777" w:rsidR="00551619" w:rsidRDefault="00000000">
            <w:pPr>
              <w:jc w:val="center"/>
              <w:rPr>
                <w:rFonts w:ascii="宋体" w:hAnsi="宋体" w:hint="eastAsia"/>
                <w:i/>
                <w:iCs/>
                <w:sz w:val="18"/>
                <w:szCs w:val="18"/>
              </w:rPr>
            </w:pPr>
            <w:r>
              <w:rPr>
                <w:rFonts w:ascii="宋体" w:hAnsi="宋体" w:hint="eastAsia"/>
                <w:i/>
                <w:iCs/>
                <w:sz w:val="18"/>
                <w:szCs w:val="18"/>
              </w:rPr>
              <w:t>……</w:t>
            </w:r>
          </w:p>
        </w:tc>
      </w:tr>
      <w:tr w:rsidR="00551619" w14:paraId="296B6260" w14:textId="77777777">
        <w:trPr>
          <w:trHeight w:val="441"/>
          <w:jc w:val="center"/>
        </w:trPr>
        <w:tc>
          <w:tcPr>
            <w:tcW w:w="805" w:type="dxa"/>
            <w:vMerge/>
            <w:vAlign w:val="center"/>
          </w:tcPr>
          <w:p w14:paraId="322C27F1" w14:textId="77777777" w:rsidR="00551619" w:rsidRDefault="00551619">
            <w:pPr>
              <w:tabs>
                <w:tab w:val="left" w:pos="5534"/>
              </w:tabs>
              <w:spacing w:beforeLines="50" w:before="156" w:afterLines="50" w:after="156"/>
              <w:jc w:val="center"/>
              <w:rPr>
                <w:rFonts w:ascii="宋体" w:hAnsi="宋体" w:hint="eastAsia"/>
                <w:color w:val="000000"/>
                <w:kern w:val="0"/>
                <w:sz w:val="18"/>
                <w:szCs w:val="18"/>
              </w:rPr>
            </w:pPr>
          </w:p>
        </w:tc>
        <w:tc>
          <w:tcPr>
            <w:tcW w:w="1322" w:type="dxa"/>
            <w:vMerge w:val="restart"/>
            <w:vAlign w:val="center"/>
          </w:tcPr>
          <w:p w14:paraId="63051307" w14:textId="77777777" w:rsidR="00551619" w:rsidRDefault="00000000">
            <w:pPr>
              <w:tabs>
                <w:tab w:val="left" w:pos="5534"/>
              </w:tabs>
              <w:spacing w:beforeLines="50" w:before="156" w:afterLines="50" w:after="156"/>
              <w:jc w:val="center"/>
              <w:rPr>
                <w:rFonts w:ascii="宋体" w:hAnsi="宋体" w:hint="eastAsia"/>
                <w:color w:val="000000"/>
                <w:kern w:val="0"/>
                <w:sz w:val="18"/>
                <w:szCs w:val="18"/>
              </w:rPr>
            </w:pPr>
            <w:r>
              <w:rPr>
                <w:rFonts w:ascii="宋体" w:hAnsi="宋体" w:hint="eastAsia"/>
                <w:color w:val="000000"/>
                <w:kern w:val="0"/>
                <w:sz w:val="18"/>
                <w:szCs w:val="18"/>
              </w:rPr>
              <w:t>客户端</w:t>
            </w:r>
          </w:p>
        </w:tc>
        <w:tc>
          <w:tcPr>
            <w:tcW w:w="1443" w:type="dxa"/>
            <w:vAlign w:val="center"/>
          </w:tcPr>
          <w:p w14:paraId="54B7E283" w14:textId="77777777" w:rsidR="00551619" w:rsidRDefault="00000000">
            <w:pPr>
              <w:jc w:val="center"/>
              <w:rPr>
                <w:rFonts w:ascii="宋体" w:hAnsi="宋体" w:hint="eastAsia"/>
                <w:b/>
                <w:i/>
                <w:iCs/>
                <w:sz w:val="18"/>
                <w:szCs w:val="18"/>
              </w:rPr>
            </w:pPr>
            <w:r>
              <w:rPr>
                <w:rFonts w:ascii="宋体" w:hAnsi="宋体" w:hint="eastAsia"/>
                <w:i/>
                <w:iCs/>
                <w:sz w:val="18"/>
                <w:szCs w:val="18"/>
              </w:rPr>
              <w:t>192.168.12.19</w:t>
            </w:r>
          </w:p>
        </w:tc>
        <w:tc>
          <w:tcPr>
            <w:tcW w:w="1623" w:type="dxa"/>
            <w:vAlign w:val="center"/>
          </w:tcPr>
          <w:p w14:paraId="2D7995CE" w14:textId="77777777" w:rsidR="00551619" w:rsidRDefault="00000000">
            <w:pPr>
              <w:jc w:val="center"/>
              <w:rPr>
                <w:rFonts w:ascii="宋体" w:hAnsi="宋体" w:hint="eastAsia"/>
                <w:i/>
                <w:iCs/>
                <w:sz w:val="18"/>
                <w:szCs w:val="18"/>
              </w:rPr>
            </w:pPr>
            <w:proofErr w:type="spellStart"/>
            <w:r>
              <w:rPr>
                <w:rFonts w:ascii="宋体" w:hAnsi="宋体"/>
                <w:i/>
                <w:iCs/>
                <w:sz w:val="18"/>
                <w:szCs w:val="18"/>
              </w:rPr>
              <w:t>T</w:t>
            </w:r>
            <w:r>
              <w:rPr>
                <w:rFonts w:ascii="宋体" w:hAnsi="宋体" w:hint="eastAsia"/>
                <w:i/>
                <w:iCs/>
                <w:sz w:val="18"/>
                <w:szCs w:val="18"/>
              </w:rPr>
              <w:t>hinkpad</w:t>
            </w:r>
            <w:proofErr w:type="spellEnd"/>
            <w:r>
              <w:rPr>
                <w:rFonts w:ascii="宋体" w:hAnsi="宋体" w:hint="eastAsia"/>
                <w:i/>
                <w:iCs/>
                <w:sz w:val="18"/>
                <w:szCs w:val="18"/>
              </w:rPr>
              <w:t xml:space="preserve"> x240</w:t>
            </w:r>
          </w:p>
        </w:tc>
        <w:tc>
          <w:tcPr>
            <w:tcW w:w="2028" w:type="dxa"/>
            <w:vAlign w:val="center"/>
          </w:tcPr>
          <w:p w14:paraId="2C74CDFD" w14:textId="77777777" w:rsidR="00551619" w:rsidRDefault="00000000">
            <w:pPr>
              <w:jc w:val="center"/>
              <w:rPr>
                <w:rFonts w:ascii="宋体" w:hAnsi="宋体" w:hint="eastAsia"/>
                <w:i/>
                <w:iCs/>
                <w:sz w:val="18"/>
                <w:szCs w:val="18"/>
              </w:rPr>
            </w:pPr>
            <w:proofErr w:type="spellStart"/>
            <w:r>
              <w:rPr>
                <w:rFonts w:ascii="宋体" w:hAnsi="宋体" w:hint="eastAsia"/>
                <w:i/>
                <w:iCs/>
                <w:sz w:val="18"/>
                <w:szCs w:val="18"/>
              </w:rPr>
              <w:t>cpu</w:t>
            </w:r>
            <w:proofErr w:type="spellEnd"/>
            <w:r>
              <w:rPr>
                <w:rFonts w:ascii="宋体" w:hAnsi="宋体" w:hint="eastAsia"/>
                <w:i/>
                <w:iCs/>
                <w:sz w:val="18"/>
                <w:szCs w:val="18"/>
              </w:rPr>
              <w:t>：i3-4030U 1.9Ghz*2；</w:t>
            </w:r>
          </w:p>
          <w:p w14:paraId="180F27B2" w14:textId="77777777" w:rsidR="00551619" w:rsidRDefault="00000000">
            <w:pPr>
              <w:jc w:val="center"/>
              <w:rPr>
                <w:rFonts w:ascii="宋体" w:hAnsi="宋体" w:hint="eastAsia"/>
                <w:i/>
                <w:iCs/>
                <w:sz w:val="18"/>
                <w:szCs w:val="18"/>
              </w:rPr>
            </w:pPr>
            <w:r>
              <w:rPr>
                <w:rFonts w:ascii="宋体" w:hAnsi="宋体" w:hint="eastAsia"/>
                <w:i/>
                <w:iCs/>
                <w:sz w:val="18"/>
                <w:szCs w:val="18"/>
              </w:rPr>
              <w:t>内存：4GB ；硬盘：500GB</w:t>
            </w:r>
          </w:p>
        </w:tc>
        <w:tc>
          <w:tcPr>
            <w:tcW w:w="2766" w:type="dxa"/>
            <w:vAlign w:val="center"/>
          </w:tcPr>
          <w:p w14:paraId="1872A7C4" w14:textId="77777777" w:rsidR="00551619" w:rsidRDefault="00000000">
            <w:pPr>
              <w:jc w:val="center"/>
              <w:rPr>
                <w:rFonts w:ascii="宋体" w:hAnsi="宋体" w:hint="eastAsia"/>
                <w:i/>
                <w:iCs/>
                <w:sz w:val="18"/>
                <w:szCs w:val="18"/>
              </w:rPr>
            </w:pPr>
            <w:r>
              <w:rPr>
                <w:rFonts w:ascii="宋体" w:hAnsi="宋体" w:hint="eastAsia"/>
                <w:i/>
                <w:iCs/>
                <w:sz w:val="18"/>
                <w:szCs w:val="18"/>
              </w:rPr>
              <w:t>WIN 7 企业版</w:t>
            </w:r>
          </w:p>
          <w:p w14:paraId="019AC45A" w14:textId="77777777" w:rsidR="00551619" w:rsidRDefault="00000000">
            <w:pPr>
              <w:jc w:val="center"/>
              <w:rPr>
                <w:rFonts w:ascii="宋体" w:hAnsi="宋体" w:hint="eastAsia"/>
                <w:i/>
                <w:iCs/>
                <w:sz w:val="18"/>
                <w:szCs w:val="18"/>
              </w:rPr>
            </w:pPr>
            <w:r>
              <w:rPr>
                <w:rFonts w:ascii="宋体" w:hAnsi="宋体" w:hint="eastAsia"/>
                <w:i/>
                <w:iCs/>
                <w:sz w:val="18"/>
                <w:szCs w:val="18"/>
              </w:rPr>
              <w:t>office2010；IE11</w:t>
            </w:r>
          </w:p>
        </w:tc>
      </w:tr>
      <w:tr w:rsidR="00551619" w14:paraId="23DBB8E6" w14:textId="77777777">
        <w:trPr>
          <w:trHeight w:val="583"/>
          <w:jc w:val="center"/>
        </w:trPr>
        <w:tc>
          <w:tcPr>
            <w:tcW w:w="805" w:type="dxa"/>
            <w:vMerge/>
            <w:vAlign w:val="center"/>
          </w:tcPr>
          <w:p w14:paraId="17A9C0C4" w14:textId="77777777" w:rsidR="00551619" w:rsidRDefault="00551619">
            <w:pPr>
              <w:jc w:val="center"/>
              <w:rPr>
                <w:rFonts w:ascii="宋体" w:hAnsi="宋体" w:hint="eastAsia"/>
                <w:b/>
                <w:sz w:val="18"/>
                <w:szCs w:val="18"/>
              </w:rPr>
            </w:pPr>
          </w:p>
        </w:tc>
        <w:tc>
          <w:tcPr>
            <w:tcW w:w="1322" w:type="dxa"/>
            <w:vMerge/>
            <w:vAlign w:val="center"/>
          </w:tcPr>
          <w:p w14:paraId="6654CD8B" w14:textId="77777777" w:rsidR="00551619" w:rsidRDefault="00551619">
            <w:pPr>
              <w:jc w:val="center"/>
              <w:rPr>
                <w:rFonts w:ascii="宋体" w:hAnsi="宋体" w:hint="eastAsia"/>
                <w:b/>
                <w:sz w:val="18"/>
                <w:szCs w:val="18"/>
              </w:rPr>
            </w:pPr>
          </w:p>
        </w:tc>
        <w:tc>
          <w:tcPr>
            <w:tcW w:w="1443" w:type="dxa"/>
            <w:vAlign w:val="center"/>
          </w:tcPr>
          <w:p w14:paraId="5E5E47BD" w14:textId="77777777" w:rsidR="00551619" w:rsidRDefault="00000000">
            <w:pPr>
              <w:jc w:val="center"/>
              <w:rPr>
                <w:rFonts w:ascii="宋体" w:hAnsi="宋体" w:hint="eastAsia"/>
                <w:i/>
                <w:iCs/>
                <w:sz w:val="18"/>
                <w:szCs w:val="18"/>
              </w:rPr>
            </w:pPr>
            <w:r>
              <w:rPr>
                <w:rFonts w:ascii="宋体" w:hAnsi="宋体" w:hint="eastAsia"/>
                <w:i/>
                <w:iCs/>
                <w:sz w:val="18"/>
                <w:szCs w:val="18"/>
              </w:rPr>
              <w:t>……</w:t>
            </w:r>
          </w:p>
        </w:tc>
        <w:tc>
          <w:tcPr>
            <w:tcW w:w="1623" w:type="dxa"/>
            <w:vAlign w:val="center"/>
          </w:tcPr>
          <w:p w14:paraId="61F317F1" w14:textId="77777777" w:rsidR="00551619" w:rsidRDefault="00000000">
            <w:pPr>
              <w:jc w:val="center"/>
              <w:rPr>
                <w:rFonts w:ascii="宋体" w:hAnsi="宋体" w:hint="eastAsia"/>
                <w:i/>
                <w:iCs/>
                <w:sz w:val="18"/>
                <w:szCs w:val="18"/>
              </w:rPr>
            </w:pPr>
            <w:r>
              <w:rPr>
                <w:rFonts w:ascii="宋体" w:hAnsi="宋体" w:hint="eastAsia"/>
                <w:i/>
                <w:iCs/>
                <w:sz w:val="18"/>
                <w:szCs w:val="18"/>
              </w:rPr>
              <w:t>……</w:t>
            </w:r>
          </w:p>
        </w:tc>
        <w:tc>
          <w:tcPr>
            <w:tcW w:w="2028" w:type="dxa"/>
            <w:vAlign w:val="center"/>
          </w:tcPr>
          <w:p w14:paraId="45EA632C" w14:textId="77777777" w:rsidR="00551619" w:rsidRDefault="00000000">
            <w:pPr>
              <w:jc w:val="center"/>
              <w:rPr>
                <w:rFonts w:ascii="宋体" w:hAnsi="宋体" w:hint="eastAsia"/>
                <w:i/>
                <w:iCs/>
                <w:sz w:val="18"/>
                <w:szCs w:val="18"/>
              </w:rPr>
            </w:pPr>
            <w:r>
              <w:rPr>
                <w:rFonts w:ascii="宋体" w:hAnsi="宋体" w:hint="eastAsia"/>
                <w:i/>
                <w:iCs/>
                <w:sz w:val="18"/>
                <w:szCs w:val="18"/>
              </w:rPr>
              <w:t>……</w:t>
            </w:r>
          </w:p>
        </w:tc>
        <w:tc>
          <w:tcPr>
            <w:tcW w:w="2766" w:type="dxa"/>
            <w:vAlign w:val="center"/>
          </w:tcPr>
          <w:p w14:paraId="4BEB7B08" w14:textId="77777777" w:rsidR="00551619" w:rsidRDefault="00000000">
            <w:pPr>
              <w:jc w:val="center"/>
              <w:rPr>
                <w:rFonts w:ascii="宋体" w:hAnsi="宋体" w:hint="eastAsia"/>
                <w:i/>
                <w:iCs/>
                <w:sz w:val="18"/>
                <w:szCs w:val="18"/>
              </w:rPr>
            </w:pPr>
            <w:r>
              <w:rPr>
                <w:rFonts w:ascii="宋体" w:hAnsi="宋体" w:hint="eastAsia"/>
                <w:i/>
                <w:iCs/>
                <w:sz w:val="18"/>
                <w:szCs w:val="18"/>
              </w:rPr>
              <w:t>……</w:t>
            </w:r>
          </w:p>
        </w:tc>
      </w:tr>
      <w:tr w:rsidR="00551619" w14:paraId="6C12D9FE" w14:textId="77777777">
        <w:trPr>
          <w:trHeight w:val="402"/>
          <w:jc w:val="center"/>
        </w:trPr>
        <w:tc>
          <w:tcPr>
            <w:tcW w:w="805" w:type="dxa"/>
            <w:vMerge/>
            <w:vAlign w:val="center"/>
          </w:tcPr>
          <w:p w14:paraId="3F5124F9" w14:textId="77777777" w:rsidR="00551619" w:rsidRDefault="00551619">
            <w:pPr>
              <w:tabs>
                <w:tab w:val="left" w:pos="5534"/>
              </w:tabs>
              <w:spacing w:beforeLines="50" w:before="156" w:afterLines="50" w:after="156"/>
              <w:jc w:val="center"/>
              <w:rPr>
                <w:rFonts w:ascii="宋体" w:hAnsi="宋体" w:hint="eastAsia"/>
                <w:b/>
                <w:bCs/>
                <w:sz w:val="18"/>
                <w:szCs w:val="18"/>
              </w:rPr>
            </w:pPr>
          </w:p>
        </w:tc>
        <w:tc>
          <w:tcPr>
            <w:tcW w:w="1322" w:type="dxa"/>
            <w:vMerge w:val="restart"/>
            <w:vAlign w:val="center"/>
          </w:tcPr>
          <w:p w14:paraId="270440FF" w14:textId="77777777" w:rsidR="00551619" w:rsidRDefault="00000000">
            <w:pPr>
              <w:tabs>
                <w:tab w:val="left" w:pos="5534"/>
              </w:tabs>
              <w:spacing w:beforeLines="50" w:before="156" w:afterLines="50" w:after="156"/>
              <w:jc w:val="center"/>
              <w:rPr>
                <w:rFonts w:ascii="宋体" w:hAnsi="宋体" w:hint="eastAsia"/>
                <w:color w:val="000000"/>
                <w:kern w:val="0"/>
                <w:sz w:val="18"/>
                <w:szCs w:val="18"/>
              </w:rPr>
            </w:pPr>
            <w:r>
              <w:rPr>
                <w:rFonts w:ascii="宋体" w:hAnsi="宋体" w:hint="eastAsia"/>
                <w:color w:val="000000"/>
                <w:kern w:val="0"/>
                <w:sz w:val="18"/>
                <w:szCs w:val="18"/>
              </w:rPr>
              <w:t>网络环境</w:t>
            </w:r>
          </w:p>
        </w:tc>
        <w:tc>
          <w:tcPr>
            <w:tcW w:w="1443" w:type="dxa"/>
            <w:vAlign w:val="center"/>
          </w:tcPr>
          <w:p w14:paraId="693E36A0" w14:textId="77777777" w:rsidR="00551619" w:rsidRDefault="00000000">
            <w:pPr>
              <w:tabs>
                <w:tab w:val="left" w:pos="5534"/>
              </w:tabs>
              <w:spacing w:beforeLines="20" w:before="62" w:afterLines="20" w:after="62"/>
              <w:jc w:val="center"/>
              <w:rPr>
                <w:rFonts w:ascii="宋体" w:hAnsi="宋体" w:hint="eastAsia"/>
                <w:b/>
                <w:bCs/>
                <w:kern w:val="0"/>
                <w:sz w:val="18"/>
                <w:szCs w:val="18"/>
              </w:rPr>
            </w:pPr>
            <w:r>
              <w:rPr>
                <w:rFonts w:ascii="宋体" w:hAnsi="宋体" w:hint="eastAsia"/>
                <w:b/>
                <w:bCs/>
                <w:kern w:val="0"/>
                <w:sz w:val="18"/>
                <w:szCs w:val="18"/>
              </w:rPr>
              <w:t>网络类型</w:t>
            </w:r>
          </w:p>
        </w:tc>
        <w:tc>
          <w:tcPr>
            <w:tcW w:w="1623" w:type="dxa"/>
            <w:vAlign w:val="center"/>
          </w:tcPr>
          <w:p w14:paraId="12C2769D" w14:textId="77777777" w:rsidR="00551619" w:rsidRDefault="00000000">
            <w:pPr>
              <w:tabs>
                <w:tab w:val="left" w:pos="5534"/>
              </w:tabs>
              <w:spacing w:beforeLines="20" w:before="62" w:afterLines="20" w:after="62"/>
              <w:jc w:val="center"/>
              <w:rPr>
                <w:rFonts w:ascii="宋体" w:hAnsi="宋体" w:hint="eastAsia"/>
                <w:b/>
                <w:bCs/>
                <w:kern w:val="0"/>
                <w:sz w:val="18"/>
                <w:szCs w:val="18"/>
              </w:rPr>
            </w:pPr>
            <w:r>
              <w:rPr>
                <w:rFonts w:ascii="宋体" w:hAnsi="宋体" w:hint="eastAsia"/>
                <w:b/>
                <w:bCs/>
                <w:kern w:val="0"/>
                <w:sz w:val="18"/>
                <w:szCs w:val="18"/>
              </w:rPr>
              <w:t>设备名称</w:t>
            </w:r>
          </w:p>
        </w:tc>
        <w:tc>
          <w:tcPr>
            <w:tcW w:w="2028" w:type="dxa"/>
            <w:vAlign w:val="center"/>
          </w:tcPr>
          <w:p w14:paraId="494D1A62" w14:textId="77777777" w:rsidR="00551619" w:rsidRDefault="00000000">
            <w:pPr>
              <w:tabs>
                <w:tab w:val="left" w:pos="5534"/>
              </w:tabs>
              <w:spacing w:beforeLines="20" w:before="62" w:afterLines="20" w:after="62"/>
              <w:jc w:val="center"/>
              <w:rPr>
                <w:rFonts w:ascii="宋体" w:hAnsi="宋体" w:hint="eastAsia"/>
                <w:b/>
                <w:bCs/>
                <w:kern w:val="0"/>
                <w:sz w:val="18"/>
                <w:szCs w:val="18"/>
              </w:rPr>
            </w:pPr>
            <w:r>
              <w:rPr>
                <w:rFonts w:ascii="宋体" w:hAnsi="宋体" w:hint="eastAsia"/>
                <w:b/>
                <w:bCs/>
                <w:kern w:val="0"/>
                <w:sz w:val="18"/>
                <w:szCs w:val="18"/>
              </w:rPr>
              <w:t>型号/规格/性能</w:t>
            </w:r>
          </w:p>
        </w:tc>
        <w:tc>
          <w:tcPr>
            <w:tcW w:w="2766" w:type="dxa"/>
            <w:vAlign w:val="center"/>
          </w:tcPr>
          <w:p w14:paraId="2DFA0808" w14:textId="77777777" w:rsidR="00551619" w:rsidRDefault="00000000">
            <w:pPr>
              <w:tabs>
                <w:tab w:val="left" w:pos="5534"/>
              </w:tabs>
              <w:spacing w:beforeLines="20" w:before="62" w:afterLines="20" w:after="62"/>
              <w:jc w:val="center"/>
              <w:rPr>
                <w:rFonts w:ascii="宋体" w:hAnsi="宋体" w:hint="eastAsia"/>
                <w:b/>
                <w:bCs/>
                <w:kern w:val="0"/>
                <w:sz w:val="18"/>
                <w:szCs w:val="18"/>
              </w:rPr>
            </w:pPr>
            <w:r>
              <w:rPr>
                <w:rFonts w:ascii="宋体" w:hAnsi="宋体" w:hint="eastAsia"/>
                <w:b/>
                <w:bCs/>
                <w:kern w:val="0"/>
                <w:sz w:val="18"/>
                <w:szCs w:val="18"/>
              </w:rPr>
              <w:t>数量</w:t>
            </w:r>
          </w:p>
        </w:tc>
      </w:tr>
      <w:tr w:rsidR="00551619" w14:paraId="230F4F6F" w14:textId="77777777">
        <w:trPr>
          <w:trHeight w:val="596"/>
          <w:jc w:val="center"/>
        </w:trPr>
        <w:tc>
          <w:tcPr>
            <w:tcW w:w="805" w:type="dxa"/>
            <w:vMerge/>
          </w:tcPr>
          <w:p w14:paraId="2A41E33B" w14:textId="77777777" w:rsidR="00551619" w:rsidRDefault="00551619">
            <w:pPr>
              <w:spacing w:line="360" w:lineRule="auto"/>
              <w:rPr>
                <w:rFonts w:ascii="宋体" w:hAnsi="宋体" w:hint="eastAsia"/>
                <w:b/>
                <w:sz w:val="18"/>
                <w:szCs w:val="18"/>
              </w:rPr>
            </w:pPr>
          </w:p>
        </w:tc>
        <w:tc>
          <w:tcPr>
            <w:tcW w:w="1322" w:type="dxa"/>
            <w:vMerge/>
          </w:tcPr>
          <w:p w14:paraId="3CB70EF3" w14:textId="77777777" w:rsidR="00551619" w:rsidRDefault="00551619">
            <w:pPr>
              <w:spacing w:line="360" w:lineRule="auto"/>
              <w:rPr>
                <w:rFonts w:ascii="宋体" w:hAnsi="宋体" w:hint="eastAsia"/>
                <w:sz w:val="18"/>
                <w:szCs w:val="18"/>
              </w:rPr>
            </w:pPr>
          </w:p>
        </w:tc>
        <w:tc>
          <w:tcPr>
            <w:tcW w:w="1443" w:type="dxa"/>
            <w:vMerge w:val="restart"/>
            <w:vAlign w:val="center"/>
          </w:tcPr>
          <w:p w14:paraId="55C542D0" w14:textId="77777777" w:rsidR="00551619" w:rsidRDefault="00000000">
            <w:pPr>
              <w:spacing w:line="360" w:lineRule="auto"/>
              <w:jc w:val="center"/>
              <w:rPr>
                <w:rFonts w:ascii="宋体" w:hAnsi="宋体" w:hint="eastAsia"/>
                <w:i/>
                <w:iCs/>
                <w:sz w:val="18"/>
                <w:szCs w:val="18"/>
              </w:rPr>
            </w:pPr>
            <w:r>
              <w:rPr>
                <w:rFonts w:ascii="宋体" w:hAnsi="宋体" w:hint="eastAsia"/>
                <w:i/>
                <w:iCs/>
                <w:sz w:val="18"/>
                <w:szCs w:val="18"/>
              </w:rPr>
              <w:t>局域网/广域网</w:t>
            </w:r>
          </w:p>
        </w:tc>
        <w:tc>
          <w:tcPr>
            <w:tcW w:w="1623" w:type="dxa"/>
            <w:vAlign w:val="center"/>
          </w:tcPr>
          <w:p w14:paraId="0BA10ACB" w14:textId="77777777" w:rsidR="00551619" w:rsidRDefault="00000000">
            <w:pPr>
              <w:spacing w:line="360" w:lineRule="auto"/>
              <w:jc w:val="center"/>
              <w:rPr>
                <w:rFonts w:ascii="宋体" w:hAnsi="宋体" w:hint="eastAsia"/>
                <w:i/>
                <w:iCs/>
                <w:sz w:val="18"/>
                <w:szCs w:val="18"/>
              </w:rPr>
            </w:pPr>
            <w:r>
              <w:rPr>
                <w:rFonts w:ascii="宋体" w:hAnsi="宋体" w:hint="eastAsia"/>
                <w:i/>
                <w:iCs/>
                <w:sz w:val="18"/>
                <w:szCs w:val="18"/>
              </w:rPr>
              <w:t>交换机</w:t>
            </w:r>
          </w:p>
        </w:tc>
        <w:tc>
          <w:tcPr>
            <w:tcW w:w="2028" w:type="dxa"/>
            <w:vAlign w:val="center"/>
          </w:tcPr>
          <w:p w14:paraId="3C27D06F" w14:textId="77777777" w:rsidR="00551619" w:rsidRDefault="00000000">
            <w:pPr>
              <w:spacing w:line="360" w:lineRule="auto"/>
              <w:jc w:val="center"/>
              <w:rPr>
                <w:rFonts w:ascii="宋体" w:hAnsi="宋体" w:hint="eastAsia"/>
                <w:i/>
                <w:iCs/>
                <w:sz w:val="18"/>
                <w:szCs w:val="18"/>
              </w:rPr>
            </w:pPr>
            <w:r>
              <w:rPr>
                <w:rFonts w:ascii="宋体" w:hAnsi="宋体" w:hint="eastAsia"/>
                <w:i/>
                <w:iCs/>
                <w:sz w:val="18"/>
                <w:szCs w:val="18"/>
              </w:rPr>
              <w:t>10M/100M带宽</w:t>
            </w:r>
          </w:p>
        </w:tc>
        <w:tc>
          <w:tcPr>
            <w:tcW w:w="2766" w:type="dxa"/>
            <w:vAlign w:val="center"/>
          </w:tcPr>
          <w:p w14:paraId="5E73FF20" w14:textId="77777777" w:rsidR="00551619" w:rsidRDefault="00000000">
            <w:pPr>
              <w:spacing w:line="360" w:lineRule="auto"/>
              <w:jc w:val="center"/>
              <w:rPr>
                <w:rFonts w:ascii="宋体" w:hAnsi="宋体" w:hint="eastAsia"/>
                <w:i/>
                <w:iCs/>
                <w:sz w:val="18"/>
                <w:szCs w:val="18"/>
              </w:rPr>
            </w:pPr>
            <w:r>
              <w:rPr>
                <w:rFonts w:ascii="宋体" w:hAnsi="宋体" w:hint="eastAsia"/>
                <w:i/>
                <w:iCs/>
                <w:sz w:val="18"/>
                <w:szCs w:val="18"/>
              </w:rPr>
              <w:t>3台</w:t>
            </w:r>
          </w:p>
        </w:tc>
      </w:tr>
      <w:tr w:rsidR="00551619" w14:paraId="00BFAA05" w14:textId="77777777">
        <w:trPr>
          <w:trHeight w:val="548"/>
          <w:jc w:val="center"/>
        </w:trPr>
        <w:tc>
          <w:tcPr>
            <w:tcW w:w="805" w:type="dxa"/>
            <w:vMerge/>
          </w:tcPr>
          <w:p w14:paraId="1D6722E1" w14:textId="77777777" w:rsidR="00551619" w:rsidRDefault="00551619">
            <w:pPr>
              <w:spacing w:line="360" w:lineRule="auto"/>
              <w:rPr>
                <w:rFonts w:ascii="宋体" w:hAnsi="宋体" w:hint="eastAsia"/>
                <w:b/>
                <w:sz w:val="18"/>
                <w:szCs w:val="18"/>
              </w:rPr>
            </w:pPr>
          </w:p>
        </w:tc>
        <w:tc>
          <w:tcPr>
            <w:tcW w:w="1322" w:type="dxa"/>
            <w:vMerge/>
          </w:tcPr>
          <w:p w14:paraId="18B1C524" w14:textId="77777777" w:rsidR="00551619" w:rsidRDefault="00551619">
            <w:pPr>
              <w:spacing w:line="360" w:lineRule="auto"/>
              <w:rPr>
                <w:rFonts w:ascii="宋体" w:hAnsi="宋体" w:hint="eastAsia"/>
                <w:sz w:val="18"/>
                <w:szCs w:val="18"/>
              </w:rPr>
            </w:pPr>
          </w:p>
        </w:tc>
        <w:tc>
          <w:tcPr>
            <w:tcW w:w="1443" w:type="dxa"/>
            <w:vMerge/>
            <w:vAlign w:val="center"/>
          </w:tcPr>
          <w:p w14:paraId="76E4C0C7" w14:textId="77777777" w:rsidR="00551619" w:rsidRDefault="00551619">
            <w:pPr>
              <w:spacing w:line="360" w:lineRule="auto"/>
              <w:jc w:val="center"/>
              <w:rPr>
                <w:rFonts w:ascii="宋体" w:hAnsi="宋体" w:hint="eastAsia"/>
                <w:b/>
                <w:i/>
                <w:iCs/>
                <w:sz w:val="18"/>
                <w:szCs w:val="18"/>
              </w:rPr>
            </w:pPr>
          </w:p>
        </w:tc>
        <w:tc>
          <w:tcPr>
            <w:tcW w:w="1623" w:type="dxa"/>
            <w:vAlign w:val="center"/>
          </w:tcPr>
          <w:p w14:paraId="40C4962B" w14:textId="77777777" w:rsidR="00551619" w:rsidRDefault="00000000">
            <w:pPr>
              <w:spacing w:line="360" w:lineRule="auto"/>
              <w:jc w:val="center"/>
              <w:rPr>
                <w:rFonts w:ascii="宋体" w:hAnsi="宋体" w:hint="eastAsia"/>
                <w:b/>
                <w:i/>
                <w:iCs/>
                <w:sz w:val="18"/>
                <w:szCs w:val="18"/>
              </w:rPr>
            </w:pPr>
            <w:r>
              <w:rPr>
                <w:rFonts w:ascii="宋体" w:hAnsi="宋体" w:hint="eastAsia"/>
                <w:i/>
                <w:iCs/>
                <w:sz w:val="18"/>
                <w:szCs w:val="18"/>
              </w:rPr>
              <w:t>路由器</w:t>
            </w:r>
          </w:p>
        </w:tc>
        <w:tc>
          <w:tcPr>
            <w:tcW w:w="2028" w:type="dxa"/>
            <w:vAlign w:val="center"/>
          </w:tcPr>
          <w:p w14:paraId="50C1BD79" w14:textId="77777777" w:rsidR="00551619" w:rsidRDefault="00000000">
            <w:pPr>
              <w:spacing w:line="360" w:lineRule="auto"/>
              <w:jc w:val="center"/>
              <w:rPr>
                <w:rFonts w:ascii="宋体" w:hAnsi="宋体" w:hint="eastAsia"/>
                <w:b/>
                <w:i/>
                <w:iCs/>
                <w:sz w:val="18"/>
                <w:szCs w:val="18"/>
              </w:rPr>
            </w:pPr>
            <w:r>
              <w:rPr>
                <w:rFonts w:ascii="宋体" w:hAnsi="宋体" w:hint="eastAsia"/>
                <w:i/>
                <w:iCs/>
                <w:sz w:val="18"/>
                <w:szCs w:val="18"/>
              </w:rPr>
              <w:t>……</w:t>
            </w:r>
          </w:p>
        </w:tc>
        <w:tc>
          <w:tcPr>
            <w:tcW w:w="2766" w:type="dxa"/>
            <w:vAlign w:val="center"/>
          </w:tcPr>
          <w:p w14:paraId="338E9A3B" w14:textId="77777777" w:rsidR="00551619" w:rsidRDefault="00000000">
            <w:pPr>
              <w:spacing w:line="360" w:lineRule="auto"/>
              <w:jc w:val="center"/>
              <w:rPr>
                <w:rFonts w:ascii="宋体" w:hAnsi="宋体" w:hint="eastAsia"/>
                <w:b/>
                <w:i/>
                <w:iCs/>
                <w:sz w:val="18"/>
                <w:szCs w:val="18"/>
              </w:rPr>
            </w:pPr>
            <w:bookmarkStart w:id="58" w:name="OLE_LINK8"/>
            <w:r>
              <w:rPr>
                <w:rFonts w:ascii="宋体" w:hAnsi="宋体" w:hint="eastAsia"/>
                <w:i/>
                <w:iCs/>
                <w:sz w:val="18"/>
                <w:szCs w:val="18"/>
              </w:rPr>
              <w:t>……</w:t>
            </w:r>
            <w:bookmarkEnd w:id="58"/>
          </w:p>
        </w:tc>
      </w:tr>
      <w:tr w:rsidR="00551619" w14:paraId="497D4845" w14:textId="77777777">
        <w:trPr>
          <w:trHeight w:val="792"/>
          <w:jc w:val="center"/>
        </w:trPr>
        <w:tc>
          <w:tcPr>
            <w:tcW w:w="805" w:type="dxa"/>
            <w:vMerge/>
          </w:tcPr>
          <w:p w14:paraId="53EA3A76" w14:textId="77777777" w:rsidR="00551619" w:rsidRDefault="00551619">
            <w:pPr>
              <w:spacing w:line="360" w:lineRule="auto"/>
              <w:rPr>
                <w:rFonts w:ascii="宋体" w:hAnsi="宋体" w:hint="eastAsia"/>
                <w:b/>
                <w:sz w:val="18"/>
                <w:szCs w:val="18"/>
              </w:rPr>
            </w:pPr>
          </w:p>
        </w:tc>
        <w:tc>
          <w:tcPr>
            <w:tcW w:w="1322" w:type="dxa"/>
            <w:shd w:val="clear" w:color="auto" w:fill="auto"/>
            <w:vAlign w:val="center"/>
          </w:tcPr>
          <w:p w14:paraId="5BD1A6FF" w14:textId="77777777" w:rsidR="00551619" w:rsidRDefault="00000000">
            <w:pPr>
              <w:tabs>
                <w:tab w:val="left" w:pos="5534"/>
              </w:tabs>
              <w:spacing w:beforeLines="50" w:before="156" w:afterLines="50" w:after="156"/>
              <w:jc w:val="center"/>
              <w:rPr>
                <w:rFonts w:ascii="宋体" w:hAnsi="宋体" w:hint="eastAsia"/>
                <w:sz w:val="18"/>
                <w:szCs w:val="18"/>
              </w:rPr>
            </w:pPr>
            <w:r>
              <w:rPr>
                <w:rFonts w:ascii="宋体" w:hAnsi="宋体" w:hint="eastAsia"/>
                <w:color w:val="000000"/>
                <w:kern w:val="0"/>
                <w:sz w:val="18"/>
                <w:szCs w:val="18"/>
              </w:rPr>
              <w:t>网络拓扑图</w:t>
            </w:r>
          </w:p>
        </w:tc>
        <w:tc>
          <w:tcPr>
            <w:tcW w:w="7860" w:type="dxa"/>
            <w:gridSpan w:val="4"/>
            <w:shd w:val="clear" w:color="auto" w:fill="auto"/>
            <w:vAlign w:val="center"/>
          </w:tcPr>
          <w:p w14:paraId="150059AF" w14:textId="77777777" w:rsidR="00551619" w:rsidRDefault="00000000">
            <w:pPr>
              <w:tabs>
                <w:tab w:val="left" w:pos="5534"/>
              </w:tabs>
              <w:spacing w:beforeLines="50" w:before="156" w:afterLines="50" w:after="156"/>
              <w:jc w:val="center"/>
              <w:rPr>
                <w:rFonts w:ascii="宋体" w:hAnsi="宋体" w:hint="eastAsia"/>
                <w:b/>
                <w:sz w:val="18"/>
                <w:szCs w:val="18"/>
              </w:rPr>
            </w:pPr>
            <w:r>
              <w:rPr>
                <w:rFonts w:ascii="宋体" w:hAnsi="宋体" w:hint="eastAsia"/>
                <w:i/>
                <w:iCs/>
                <w:sz w:val="18"/>
                <w:szCs w:val="18"/>
              </w:rPr>
              <w:t>……</w:t>
            </w:r>
          </w:p>
        </w:tc>
      </w:tr>
      <w:tr w:rsidR="00551619" w14:paraId="2B7049F0" w14:textId="77777777">
        <w:trPr>
          <w:trHeight w:val="865"/>
          <w:jc w:val="center"/>
        </w:trPr>
        <w:tc>
          <w:tcPr>
            <w:tcW w:w="805" w:type="dxa"/>
            <w:vMerge/>
          </w:tcPr>
          <w:p w14:paraId="664A53A9" w14:textId="77777777" w:rsidR="00551619" w:rsidRDefault="00551619">
            <w:pPr>
              <w:spacing w:line="360" w:lineRule="auto"/>
              <w:rPr>
                <w:rFonts w:ascii="宋体" w:hAnsi="宋体" w:hint="eastAsia"/>
                <w:b/>
                <w:sz w:val="18"/>
                <w:szCs w:val="18"/>
              </w:rPr>
            </w:pPr>
          </w:p>
        </w:tc>
        <w:tc>
          <w:tcPr>
            <w:tcW w:w="1322" w:type="dxa"/>
            <w:shd w:val="clear" w:color="auto" w:fill="auto"/>
            <w:vAlign w:val="center"/>
          </w:tcPr>
          <w:p w14:paraId="4C785701" w14:textId="77777777" w:rsidR="00551619" w:rsidRDefault="00000000">
            <w:pPr>
              <w:spacing w:line="360" w:lineRule="auto"/>
              <w:jc w:val="center"/>
              <w:rPr>
                <w:rFonts w:ascii="宋体" w:hAnsi="宋体" w:hint="eastAsia"/>
                <w:sz w:val="18"/>
                <w:szCs w:val="18"/>
              </w:rPr>
            </w:pPr>
            <w:r>
              <w:rPr>
                <w:rFonts w:ascii="宋体" w:hAnsi="宋体" w:hint="eastAsia"/>
                <w:sz w:val="18"/>
                <w:szCs w:val="18"/>
              </w:rPr>
              <w:t>相关硬件信息(嵌入式软件)</w:t>
            </w:r>
          </w:p>
        </w:tc>
        <w:tc>
          <w:tcPr>
            <w:tcW w:w="7860" w:type="dxa"/>
            <w:gridSpan w:val="4"/>
            <w:shd w:val="clear" w:color="auto" w:fill="auto"/>
            <w:vAlign w:val="center"/>
          </w:tcPr>
          <w:p w14:paraId="3FAEAEAF" w14:textId="77777777" w:rsidR="00551619" w:rsidRDefault="00000000">
            <w:pPr>
              <w:spacing w:line="360" w:lineRule="auto"/>
              <w:jc w:val="center"/>
              <w:rPr>
                <w:rFonts w:ascii="宋体" w:hAnsi="宋体" w:hint="eastAsia"/>
                <w:i/>
                <w:iCs/>
                <w:sz w:val="18"/>
                <w:szCs w:val="18"/>
              </w:rPr>
            </w:pPr>
            <w:r>
              <w:rPr>
                <w:rFonts w:ascii="宋体" w:hAnsi="宋体" w:hint="eastAsia"/>
                <w:i/>
                <w:iCs/>
                <w:sz w:val="18"/>
                <w:szCs w:val="18"/>
              </w:rPr>
              <w:t>硬件品牌/规格/型号/照片等</w:t>
            </w:r>
          </w:p>
        </w:tc>
      </w:tr>
      <w:tr w:rsidR="00551619" w14:paraId="452FC7D2" w14:textId="77777777">
        <w:trPr>
          <w:trHeight w:val="839"/>
          <w:jc w:val="center"/>
        </w:trPr>
        <w:tc>
          <w:tcPr>
            <w:tcW w:w="805" w:type="dxa"/>
            <w:vMerge/>
          </w:tcPr>
          <w:p w14:paraId="0DD15847" w14:textId="77777777" w:rsidR="00551619" w:rsidRDefault="00551619">
            <w:pPr>
              <w:spacing w:line="360" w:lineRule="auto"/>
              <w:rPr>
                <w:rFonts w:ascii="宋体" w:hAnsi="宋体" w:hint="eastAsia"/>
                <w:b/>
                <w:sz w:val="18"/>
                <w:szCs w:val="18"/>
              </w:rPr>
            </w:pPr>
          </w:p>
        </w:tc>
        <w:tc>
          <w:tcPr>
            <w:tcW w:w="1322" w:type="dxa"/>
            <w:shd w:val="clear" w:color="auto" w:fill="auto"/>
            <w:vAlign w:val="center"/>
          </w:tcPr>
          <w:p w14:paraId="33345856" w14:textId="77777777" w:rsidR="00551619" w:rsidRDefault="00000000">
            <w:pPr>
              <w:spacing w:line="360" w:lineRule="auto"/>
              <w:jc w:val="center"/>
              <w:rPr>
                <w:rFonts w:ascii="宋体" w:hAnsi="宋体" w:hint="eastAsia"/>
                <w:sz w:val="18"/>
                <w:szCs w:val="18"/>
              </w:rPr>
            </w:pPr>
            <w:r>
              <w:rPr>
                <w:rFonts w:ascii="宋体" w:hAnsi="宋体" w:hint="eastAsia"/>
                <w:sz w:val="18"/>
                <w:szCs w:val="18"/>
              </w:rPr>
              <w:t>其它</w:t>
            </w:r>
          </w:p>
        </w:tc>
        <w:tc>
          <w:tcPr>
            <w:tcW w:w="7860" w:type="dxa"/>
            <w:gridSpan w:val="4"/>
            <w:shd w:val="clear" w:color="auto" w:fill="auto"/>
            <w:vAlign w:val="center"/>
          </w:tcPr>
          <w:p w14:paraId="7A2DAC16" w14:textId="77777777" w:rsidR="00551619" w:rsidRDefault="00000000">
            <w:pPr>
              <w:spacing w:line="360" w:lineRule="auto"/>
              <w:jc w:val="center"/>
              <w:rPr>
                <w:rFonts w:ascii="宋体" w:hAnsi="宋体" w:hint="eastAsia"/>
                <w:i/>
                <w:iCs/>
                <w:sz w:val="18"/>
                <w:szCs w:val="18"/>
              </w:rPr>
            </w:pPr>
            <w:r>
              <w:rPr>
                <w:rFonts w:ascii="宋体" w:hAnsi="宋体" w:hint="eastAsia"/>
                <w:i/>
                <w:iCs/>
                <w:sz w:val="18"/>
                <w:szCs w:val="18"/>
              </w:rPr>
              <w:t>……</w:t>
            </w:r>
          </w:p>
        </w:tc>
      </w:tr>
      <w:tr w:rsidR="00551619" w14:paraId="5F7E2733" w14:textId="77777777">
        <w:trPr>
          <w:trHeight w:val="1437"/>
          <w:jc w:val="center"/>
        </w:trPr>
        <w:tc>
          <w:tcPr>
            <w:tcW w:w="5193" w:type="dxa"/>
            <w:gridSpan w:val="4"/>
          </w:tcPr>
          <w:p w14:paraId="551198A2" w14:textId="77777777" w:rsidR="00551619" w:rsidRDefault="00000000">
            <w:pPr>
              <w:spacing w:line="360" w:lineRule="auto"/>
              <w:rPr>
                <w:rFonts w:ascii="宋体" w:hAnsi="宋体" w:hint="eastAsia"/>
                <w:color w:val="000000"/>
                <w:kern w:val="0"/>
                <w:sz w:val="18"/>
                <w:szCs w:val="18"/>
              </w:rPr>
            </w:pPr>
            <w:r>
              <w:rPr>
                <w:rFonts w:ascii="宋体" w:hAnsi="宋体" w:hint="eastAsia"/>
                <w:color w:val="000000"/>
                <w:kern w:val="0"/>
                <w:sz w:val="18"/>
                <w:szCs w:val="18"/>
              </w:rPr>
              <w:t xml:space="preserve">□生产方  □用户方   确认签字：                        </w:t>
            </w:r>
          </w:p>
          <w:p w14:paraId="1F19546C" w14:textId="77777777" w:rsidR="00551619" w:rsidRDefault="00551619">
            <w:pPr>
              <w:spacing w:line="360" w:lineRule="auto"/>
              <w:rPr>
                <w:rFonts w:ascii="宋体" w:hAnsi="宋体" w:hint="eastAsia"/>
                <w:color w:val="000000"/>
                <w:kern w:val="0"/>
                <w:sz w:val="18"/>
                <w:szCs w:val="18"/>
              </w:rPr>
            </w:pPr>
          </w:p>
          <w:p w14:paraId="29C87759" w14:textId="77777777" w:rsidR="00551619" w:rsidRDefault="00000000">
            <w:pPr>
              <w:spacing w:line="360" w:lineRule="auto"/>
              <w:ind w:firstLineChars="1500" w:firstLine="2700"/>
              <w:rPr>
                <w:rFonts w:ascii="宋体" w:hAnsi="宋体" w:hint="eastAsia"/>
                <w:color w:val="000000"/>
                <w:kern w:val="0"/>
                <w:sz w:val="18"/>
                <w:szCs w:val="18"/>
              </w:rPr>
            </w:pPr>
            <w:r>
              <w:rPr>
                <w:rFonts w:ascii="宋体" w:hAnsi="宋体" w:hint="eastAsia"/>
                <w:color w:val="000000"/>
                <w:kern w:val="0"/>
                <w:sz w:val="18"/>
                <w:szCs w:val="18"/>
              </w:rPr>
              <w:t>日期：</w:t>
            </w:r>
          </w:p>
        </w:tc>
        <w:tc>
          <w:tcPr>
            <w:tcW w:w="4794" w:type="dxa"/>
            <w:gridSpan w:val="2"/>
          </w:tcPr>
          <w:p w14:paraId="0A974915" w14:textId="77777777" w:rsidR="00551619" w:rsidRDefault="00000000">
            <w:pPr>
              <w:spacing w:line="360" w:lineRule="auto"/>
              <w:rPr>
                <w:rFonts w:ascii="宋体" w:hAnsi="宋体" w:hint="eastAsia"/>
                <w:color w:val="000000"/>
                <w:kern w:val="0"/>
                <w:sz w:val="18"/>
                <w:szCs w:val="18"/>
              </w:rPr>
            </w:pPr>
            <w:r>
              <w:rPr>
                <w:rFonts w:ascii="宋体" w:hAnsi="宋体" w:hint="eastAsia"/>
                <w:color w:val="000000"/>
                <w:kern w:val="0"/>
                <w:sz w:val="18"/>
                <w:szCs w:val="18"/>
              </w:rPr>
              <w:t>检验检测机构确认签字：</w:t>
            </w:r>
          </w:p>
          <w:p w14:paraId="68DB637F" w14:textId="77777777" w:rsidR="00551619" w:rsidRDefault="00000000">
            <w:pPr>
              <w:spacing w:line="360" w:lineRule="auto"/>
              <w:rPr>
                <w:rFonts w:ascii="宋体" w:hAnsi="宋体" w:hint="eastAsia"/>
                <w:color w:val="000000"/>
                <w:kern w:val="0"/>
                <w:sz w:val="18"/>
                <w:szCs w:val="18"/>
              </w:rPr>
            </w:pPr>
            <w:r>
              <w:rPr>
                <w:rFonts w:ascii="宋体" w:hAnsi="宋体" w:hint="eastAsia"/>
                <w:color w:val="000000"/>
                <w:kern w:val="0"/>
                <w:sz w:val="18"/>
                <w:szCs w:val="18"/>
              </w:rPr>
              <w:t xml:space="preserve">                   </w:t>
            </w:r>
          </w:p>
          <w:p w14:paraId="4384FA2B" w14:textId="77777777" w:rsidR="00551619" w:rsidRDefault="00000000">
            <w:pPr>
              <w:spacing w:line="360" w:lineRule="auto"/>
              <w:jc w:val="center"/>
              <w:rPr>
                <w:rFonts w:ascii="宋体" w:hAnsi="宋体" w:hint="eastAsia"/>
                <w:color w:val="000000"/>
                <w:kern w:val="0"/>
                <w:sz w:val="18"/>
                <w:szCs w:val="18"/>
              </w:rPr>
            </w:pPr>
            <w:r>
              <w:rPr>
                <w:rFonts w:ascii="宋体" w:hAnsi="宋体" w:hint="eastAsia"/>
                <w:color w:val="000000"/>
                <w:kern w:val="0"/>
                <w:sz w:val="18"/>
                <w:szCs w:val="18"/>
              </w:rPr>
              <w:t>日期：</w:t>
            </w:r>
          </w:p>
        </w:tc>
      </w:tr>
    </w:tbl>
    <w:p w14:paraId="05B2B8BB" w14:textId="77777777" w:rsidR="00551619" w:rsidRDefault="00000000">
      <w:pPr>
        <w:pStyle w:val="aff3"/>
        <w:pageBreakBefore/>
        <w:spacing w:after="156"/>
      </w:pPr>
      <w:bookmarkStart w:id="59" w:name="_Toc30343"/>
      <w:bookmarkStart w:id="60" w:name="BookMark8"/>
      <w:bookmarkEnd w:id="53"/>
      <w:r>
        <w:lastRenderedPageBreak/>
        <w:br/>
      </w:r>
      <w:r>
        <w:rPr>
          <w:rFonts w:hint="eastAsia"/>
        </w:rPr>
        <w:t>（资料性）</w:t>
      </w:r>
      <w:r>
        <w:br/>
      </w:r>
      <w:r>
        <w:rPr>
          <w:rFonts w:hint="eastAsia"/>
        </w:rPr>
        <w:t>样品管理流程图</w:t>
      </w:r>
      <w:bookmarkEnd w:id="59"/>
    </w:p>
    <w:p w14:paraId="3465924F" w14:textId="77777777" w:rsidR="00551619" w:rsidRDefault="00000000">
      <w:pPr>
        <w:pStyle w:val="afffffb"/>
        <w:ind w:firstLine="420"/>
      </w:pPr>
      <w:r>
        <w:rPr>
          <w:rFonts w:hint="eastAsia"/>
        </w:rPr>
        <w:t>样品管理流程见图B.1</w:t>
      </w:r>
    </w:p>
    <w:p w14:paraId="37AAB944" w14:textId="77777777" w:rsidR="00551619" w:rsidRDefault="00000000">
      <w:pPr>
        <w:pStyle w:val="afffffb"/>
        <w:ind w:firstLineChars="0" w:firstLine="0"/>
        <w:jc w:val="center"/>
      </w:pPr>
      <w:r>
        <w:rPr>
          <w:rFonts w:hint="eastAsia"/>
          <w:noProof/>
        </w:rPr>
        <w:drawing>
          <wp:inline distT="0" distB="0" distL="0" distR="0" wp14:anchorId="6F9D42A6" wp14:editId="7F12C61F">
            <wp:extent cx="4876800" cy="6648450"/>
            <wp:effectExtent l="0" t="0" r="0" b="0"/>
            <wp:docPr id="114815799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157995" name="图片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876800" cy="6648450"/>
                    </a:xfrm>
                    <a:prstGeom prst="rect">
                      <a:avLst/>
                    </a:prstGeom>
                    <a:noFill/>
                    <a:ln>
                      <a:noFill/>
                    </a:ln>
                  </pic:spPr>
                </pic:pic>
              </a:graphicData>
            </a:graphic>
          </wp:inline>
        </w:drawing>
      </w:r>
    </w:p>
    <w:p w14:paraId="2B923401" w14:textId="77777777" w:rsidR="00551619" w:rsidRDefault="00000000">
      <w:pPr>
        <w:pStyle w:val="afffffb"/>
        <w:spacing w:beforeLines="50" w:before="156" w:afterLines="50" w:after="156"/>
        <w:ind w:firstLine="420"/>
        <w:jc w:val="center"/>
      </w:pPr>
      <w:r>
        <w:rPr>
          <w:rFonts w:ascii="黑体" w:eastAsia="黑体" w:hint="eastAsia"/>
          <w:color w:val="000000"/>
        </w:rPr>
        <w:t>图B.1  样品管理流程</w:t>
      </w:r>
      <w:bookmarkEnd w:id="60"/>
      <w:r>
        <w:rPr>
          <w:rFonts w:ascii="黑体" w:eastAsia="黑体" w:hint="eastAsia"/>
          <w:color w:val="000000"/>
        </w:rPr>
        <w:t>图</w:t>
      </w:r>
    </w:p>
    <w:sectPr w:rsidR="00551619">
      <w:headerReference w:type="even" r:id="rId23"/>
      <w:headerReference w:type="default" r:id="rId24"/>
      <w:footerReference w:type="even" r:id="rId25"/>
      <w:footerReference w:type="default" r:id="rId26"/>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71159C" w14:textId="77777777" w:rsidR="00813AA2" w:rsidRDefault="00813AA2">
      <w:pPr>
        <w:spacing w:line="240" w:lineRule="auto"/>
      </w:pPr>
      <w:r>
        <w:separator/>
      </w:r>
    </w:p>
  </w:endnote>
  <w:endnote w:type="continuationSeparator" w:id="0">
    <w:p w14:paraId="7116D177" w14:textId="77777777" w:rsidR="00813AA2" w:rsidRDefault="00813A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7F1FD" w14:textId="77777777" w:rsidR="00551619" w:rsidRDefault="00000000">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77FD5" w14:textId="77777777" w:rsidR="00551619" w:rsidRDefault="00551619">
    <w:pPr>
      <w:pStyle w:val="affff1"/>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D74F3" w14:textId="77777777" w:rsidR="00551619" w:rsidRDefault="00000000">
    <w:pPr>
      <w:pStyle w:val="afffff7"/>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98A9B" w14:textId="77777777" w:rsidR="00551619" w:rsidRDefault="00000000">
    <w:pPr>
      <w:pStyle w:val="afffff8"/>
    </w:pPr>
    <w:r>
      <w:fldChar w:fldCharType="begin"/>
    </w:r>
    <w:r>
      <w:instrText>PAGE   \* MERGEFORMAT</w:instrText>
    </w:r>
    <w:r>
      <w:fldChar w:fldCharType="separate"/>
    </w:r>
    <w:r>
      <w:rPr>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95773" w14:textId="77777777" w:rsidR="00551619" w:rsidRDefault="00000000">
    <w:pPr>
      <w:pStyle w:val="afffff7"/>
    </w:pPr>
    <w:r>
      <w:fldChar w:fldCharType="begin"/>
    </w:r>
    <w:r>
      <w:instrText xml:space="preserve"> PAGE   \* MERGEFORMAT \* MERGEFORMAT </w:instrText>
    </w:r>
    <w:r>
      <w:fldChar w:fldCharType="separate"/>
    </w:r>
    <w: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4160B" w14:textId="77777777" w:rsidR="00551619" w:rsidRDefault="00000000">
    <w:pPr>
      <w:pStyle w:val="afffff8"/>
    </w:pPr>
    <w:r>
      <w:fldChar w:fldCharType="begin"/>
    </w:r>
    <w:r>
      <w:instrText>PAGE   \* MERGEFORMAT</w:instrText>
    </w:r>
    <w:r>
      <w:fldChar w:fldCharType="separate"/>
    </w:r>
    <w:r>
      <w:rPr>
        <w:lang w:val="zh-CN"/>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1E96C" w14:textId="77777777" w:rsidR="00551619" w:rsidRDefault="00000000">
    <w:pPr>
      <w:pStyle w:val="afffff7"/>
    </w:pPr>
    <w:r>
      <w:fldChar w:fldCharType="begin"/>
    </w:r>
    <w:r>
      <w:instrText xml:space="preserve"> PAGE   \* MERGEFORMAT \* MERGEFORMAT </w:instrText>
    </w:r>
    <w:r>
      <w:fldChar w:fldCharType="separate"/>
    </w:r>
    <w: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F09F6" w14:textId="77777777" w:rsidR="00551619" w:rsidRDefault="00000000">
    <w:pPr>
      <w:pStyle w:val="afffff8"/>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D1A10E" w14:textId="77777777" w:rsidR="00813AA2" w:rsidRDefault="00813AA2">
      <w:pPr>
        <w:spacing w:line="240" w:lineRule="auto"/>
      </w:pPr>
      <w:r>
        <w:separator/>
      </w:r>
    </w:p>
  </w:footnote>
  <w:footnote w:type="continuationSeparator" w:id="0">
    <w:p w14:paraId="0477E5DF" w14:textId="77777777" w:rsidR="00813AA2" w:rsidRDefault="00813AA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84146" w14:textId="77777777" w:rsidR="00551619" w:rsidRDefault="00000000">
    <w:pPr>
      <w:pStyle w:val="affff3"/>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8AE8E" w14:textId="77777777" w:rsidR="00551619" w:rsidRDefault="00551619">
    <w:pPr>
      <w:pStyle w:val="affff3"/>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EF837" w14:textId="5167E746" w:rsidR="00551619" w:rsidRDefault="00000000">
    <w:pPr>
      <w:pStyle w:val="affffff1"/>
      <w:rPr>
        <w:rFonts w:hint="eastAsia"/>
      </w:rPr>
    </w:pPr>
    <w:r>
      <w:fldChar w:fldCharType="begin"/>
    </w:r>
    <w:r>
      <w:instrText xml:space="preserve"> STYLEREF  标准文件_文件编号 \* MERGEFORMAT </w:instrText>
    </w:r>
    <w:r>
      <w:fldChar w:fldCharType="separate"/>
    </w:r>
    <w:r w:rsidR="009D5CD2">
      <w:rPr>
        <w:rFonts w:hint="eastAsia"/>
        <w:noProof/>
      </w:rPr>
      <w:t>DB32/T XXXX—2024</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6B8973" w14:textId="6E699532" w:rsidR="00551619" w:rsidRDefault="00000000">
    <w:pPr>
      <w:pStyle w:val="affffff0"/>
      <w:rPr>
        <w:rFonts w:hint="eastAsia"/>
      </w:rPr>
    </w:pPr>
    <w:r>
      <w:fldChar w:fldCharType="begin"/>
    </w:r>
    <w:r>
      <w:instrText xml:space="preserve"> STYLEREF  标准文件_文件编号  \* MERGEFORMAT </w:instrText>
    </w:r>
    <w:r>
      <w:fldChar w:fldCharType="separate"/>
    </w:r>
    <w:r w:rsidR="009D5CD2">
      <w:rPr>
        <w:rFonts w:hint="eastAsia"/>
        <w:noProof/>
      </w:rPr>
      <w:t>DB32/T XXXX—2024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E8A15" w14:textId="5DDFE66D" w:rsidR="00551619" w:rsidRDefault="00000000">
    <w:pPr>
      <w:pStyle w:val="affffff1"/>
      <w:rPr>
        <w:rFonts w:hint="eastAsia"/>
      </w:rPr>
    </w:pPr>
    <w:r>
      <w:fldChar w:fldCharType="begin"/>
    </w:r>
    <w:r>
      <w:instrText xml:space="preserve"> STYLEREF  标准文件_文件编号 \* MERGEFORMAT </w:instrText>
    </w:r>
    <w:r>
      <w:fldChar w:fldCharType="separate"/>
    </w:r>
    <w:r w:rsidR="009D5CD2">
      <w:rPr>
        <w:rFonts w:hint="eastAsia"/>
        <w:noProof/>
      </w:rPr>
      <w:t>DB32/T XXXX—2024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69AC1" w14:textId="3B82EA79" w:rsidR="00551619" w:rsidRDefault="00000000">
    <w:pPr>
      <w:pStyle w:val="affffff0"/>
      <w:rPr>
        <w:rFonts w:hint="eastAsia"/>
      </w:rPr>
    </w:pPr>
    <w:r>
      <w:fldChar w:fldCharType="begin"/>
    </w:r>
    <w:r>
      <w:instrText xml:space="preserve"> STYLEREF  标准文件_文件编号  \* MERGEFORMAT </w:instrText>
    </w:r>
    <w:r>
      <w:fldChar w:fldCharType="separate"/>
    </w:r>
    <w:r w:rsidR="009D5CD2">
      <w:rPr>
        <w:rFonts w:hint="eastAsia"/>
        <w:noProof/>
      </w:rPr>
      <w:t>DB32/T XXXX—2024</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8481A" w14:textId="47A95987" w:rsidR="00551619" w:rsidRDefault="00000000">
    <w:pPr>
      <w:pStyle w:val="affffff1"/>
      <w:rPr>
        <w:rFonts w:hint="eastAsia"/>
      </w:rPr>
    </w:pPr>
    <w:r>
      <w:fldChar w:fldCharType="begin"/>
    </w:r>
    <w:r>
      <w:instrText xml:space="preserve"> STYLEREF  标准文件_文件编号 \* MERGEFORMAT </w:instrText>
    </w:r>
    <w:r>
      <w:fldChar w:fldCharType="separate"/>
    </w:r>
    <w:r w:rsidR="009D5CD2">
      <w:rPr>
        <w:rFonts w:hint="eastAsia"/>
        <w:noProof/>
      </w:rPr>
      <w:t>DB32/T XXXX—2024</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FA0F7" w14:textId="4F127D6B" w:rsidR="00551619" w:rsidRDefault="00000000">
    <w:pPr>
      <w:pStyle w:val="affffff0"/>
      <w:rPr>
        <w:rFonts w:hint="eastAsia"/>
      </w:rPr>
    </w:pPr>
    <w:r>
      <w:fldChar w:fldCharType="begin"/>
    </w:r>
    <w:r>
      <w:instrText xml:space="preserve"> STYLEREF  标准文件_文件编号  \* MERGEFORMAT </w:instrText>
    </w:r>
    <w:r>
      <w:fldChar w:fldCharType="separate"/>
    </w:r>
    <w:r w:rsidR="009D5CD2">
      <w:rPr>
        <w:rFonts w:hint="eastAsia"/>
        <w:noProof/>
      </w:rPr>
      <w:t>DB32/T XXXX—2024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17103840">
    <w:abstractNumId w:val="0"/>
  </w:num>
  <w:num w:numId="2" w16cid:durableId="1850868815">
    <w:abstractNumId w:val="27"/>
  </w:num>
  <w:num w:numId="3" w16cid:durableId="1342898311">
    <w:abstractNumId w:val="5"/>
  </w:num>
  <w:num w:numId="4" w16cid:durableId="38869382">
    <w:abstractNumId w:val="23"/>
  </w:num>
  <w:num w:numId="5" w16cid:durableId="905068662">
    <w:abstractNumId w:val="18"/>
  </w:num>
  <w:num w:numId="6" w16cid:durableId="667829136">
    <w:abstractNumId w:val="13"/>
  </w:num>
  <w:num w:numId="7" w16cid:durableId="1200556626">
    <w:abstractNumId w:val="8"/>
  </w:num>
  <w:num w:numId="8" w16cid:durableId="1841433113">
    <w:abstractNumId w:val="3"/>
  </w:num>
  <w:num w:numId="9" w16cid:durableId="357514035">
    <w:abstractNumId w:val="9"/>
  </w:num>
  <w:num w:numId="10" w16cid:durableId="1686009621">
    <w:abstractNumId w:val="16"/>
  </w:num>
  <w:num w:numId="11" w16cid:durableId="818621263">
    <w:abstractNumId w:val="25"/>
  </w:num>
  <w:num w:numId="12" w16cid:durableId="545141781">
    <w:abstractNumId w:val="11"/>
  </w:num>
  <w:num w:numId="13" w16cid:durableId="770588300">
    <w:abstractNumId w:val="12"/>
  </w:num>
  <w:num w:numId="14" w16cid:durableId="2145270215">
    <w:abstractNumId w:val="7"/>
  </w:num>
  <w:num w:numId="15" w16cid:durableId="1638875703">
    <w:abstractNumId w:val="19"/>
  </w:num>
  <w:num w:numId="16" w16cid:durableId="696278466">
    <w:abstractNumId w:val="21"/>
  </w:num>
  <w:num w:numId="17" w16cid:durableId="1214275572">
    <w:abstractNumId w:val="17"/>
  </w:num>
  <w:num w:numId="18" w16cid:durableId="249311446">
    <w:abstractNumId w:val="29"/>
  </w:num>
  <w:num w:numId="19" w16cid:durableId="1753887183">
    <w:abstractNumId w:val="15"/>
  </w:num>
  <w:num w:numId="20" w16cid:durableId="1954894437">
    <w:abstractNumId w:val="1"/>
  </w:num>
  <w:num w:numId="21" w16cid:durableId="1500464338">
    <w:abstractNumId w:val="10"/>
  </w:num>
  <w:num w:numId="22" w16cid:durableId="2020814606">
    <w:abstractNumId w:val="30"/>
  </w:num>
  <w:num w:numId="23" w16cid:durableId="14353110">
    <w:abstractNumId w:val="20"/>
  </w:num>
  <w:num w:numId="24" w16cid:durableId="725764658">
    <w:abstractNumId w:val="6"/>
  </w:num>
  <w:num w:numId="25" w16cid:durableId="1486820159">
    <w:abstractNumId w:val="26"/>
  </w:num>
  <w:num w:numId="26" w16cid:durableId="580870942">
    <w:abstractNumId w:val="28"/>
  </w:num>
  <w:num w:numId="27" w16cid:durableId="698505257">
    <w:abstractNumId w:val="2"/>
  </w:num>
  <w:num w:numId="28" w16cid:durableId="1151094990">
    <w:abstractNumId w:val="4"/>
  </w:num>
  <w:num w:numId="29" w16cid:durableId="432167626">
    <w:abstractNumId w:val="14"/>
  </w:num>
  <w:num w:numId="30" w16cid:durableId="227883800">
    <w:abstractNumId w:val="24"/>
  </w:num>
  <w:num w:numId="31" w16cid:durableId="448822064">
    <w:abstractNumId w:val="22"/>
  </w:num>
  <w:num w:numId="32" w16cid:durableId="10957818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137630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09574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oNotShadeFormData/>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E4ZjIzYzg5ZjA1Nzg3YmY1YmZiNWRmNDVjNDRlYWUifQ=="/>
  </w:docVars>
  <w:rsids>
    <w:rsidRoot w:val="0041354B"/>
    <w:rsid w:val="0000040A"/>
    <w:rsid w:val="00000A94"/>
    <w:rsid w:val="00001567"/>
    <w:rsid w:val="00001972"/>
    <w:rsid w:val="00001D9A"/>
    <w:rsid w:val="00007B3A"/>
    <w:rsid w:val="000107E0"/>
    <w:rsid w:val="00011FDE"/>
    <w:rsid w:val="00012FFD"/>
    <w:rsid w:val="00014162"/>
    <w:rsid w:val="00014340"/>
    <w:rsid w:val="00016A9C"/>
    <w:rsid w:val="00022184"/>
    <w:rsid w:val="00022762"/>
    <w:rsid w:val="000238E0"/>
    <w:rsid w:val="00023D0A"/>
    <w:rsid w:val="000249DB"/>
    <w:rsid w:val="0002595E"/>
    <w:rsid w:val="000273CC"/>
    <w:rsid w:val="000303C3"/>
    <w:rsid w:val="000331D3"/>
    <w:rsid w:val="000346A5"/>
    <w:rsid w:val="000359C3"/>
    <w:rsid w:val="00035A7D"/>
    <w:rsid w:val="000365ED"/>
    <w:rsid w:val="00037788"/>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B6E"/>
    <w:rsid w:val="00067F1E"/>
    <w:rsid w:val="00071BE3"/>
    <w:rsid w:val="00071CC0"/>
    <w:rsid w:val="00073C8C"/>
    <w:rsid w:val="00077B64"/>
    <w:rsid w:val="00080A1C"/>
    <w:rsid w:val="00082317"/>
    <w:rsid w:val="00083D2C"/>
    <w:rsid w:val="00085D32"/>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E07"/>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7B11"/>
    <w:rsid w:val="00113B1E"/>
    <w:rsid w:val="0011635E"/>
    <w:rsid w:val="0011711C"/>
    <w:rsid w:val="0012059C"/>
    <w:rsid w:val="00121F3C"/>
    <w:rsid w:val="00124E4F"/>
    <w:rsid w:val="001260B7"/>
    <w:rsid w:val="001265CB"/>
    <w:rsid w:val="00130837"/>
    <w:rsid w:val="001321C6"/>
    <w:rsid w:val="001325C4"/>
    <w:rsid w:val="00133010"/>
    <w:rsid w:val="001338EE"/>
    <w:rsid w:val="00133AAE"/>
    <w:rsid w:val="00135323"/>
    <w:rsid w:val="001356C4"/>
    <w:rsid w:val="001379C0"/>
    <w:rsid w:val="00141114"/>
    <w:rsid w:val="00142969"/>
    <w:rsid w:val="0014426B"/>
    <w:rsid w:val="001446C2"/>
    <w:rsid w:val="001457E7"/>
    <w:rsid w:val="00145D9D"/>
    <w:rsid w:val="00146388"/>
    <w:rsid w:val="00150EAD"/>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0852"/>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634"/>
    <w:rsid w:val="001E1B6A"/>
    <w:rsid w:val="001E2484"/>
    <w:rsid w:val="001E3CC4"/>
    <w:rsid w:val="001E3EA2"/>
    <w:rsid w:val="001E4882"/>
    <w:rsid w:val="001E5D7C"/>
    <w:rsid w:val="001E73AB"/>
    <w:rsid w:val="001F092D"/>
    <w:rsid w:val="001F143A"/>
    <w:rsid w:val="001F1605"/>
    <w:rsid w:val="001F2508"/>
    <w:rsid w:val="001F4816"/>
    <w:rsid w:val="001F4EE9"/>
    <w:rsid w:val="001F69B4"/>
    <w:rsid w:val="001F77C7"/>
    <w:rsid w:val="00200183"/>
    <w:rsid w:val="00200333"/>
    <w:rsid w:val="0020107D"/>
    <w:rsid w:val="00201C3A"/>
    <w:rsid w:val="00202AA4"/>
    <w:rsid w:val="002031F7"/>
    <w:rsid w:val="002040E6"/>
    <w:rsid w:val="00204DD8"/>
    <w:rsid w:val="0020527B"/>
    <w:rsid w:val="00205F2C"/>
    <w:rsid w:val="00210B15"/>
    <w:rsid w:val="002142EA"/>
    <w:rsid w:val="002204BB"/>
    <w:rsid w:val="00221B79"/>
    <w:rsid w:val="00221C6B"/>
    <w:rsid w:val="002235CA"/>
    <w:rsid w:val="00225378"/>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6CFC"/>
    <w:rsid w:val="0026148A"/>
    <w:rsid w:val="00261A5F"/>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A82"/>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E35"/>
    <w:rsid w:val="002B4508"/>
    <w:rsid w:val="002B5779"/>
    <w:rsid w:val="002B7332"/>
    <w:rsid w:val="002B7F51"/>
    <w:rsid w:val="002C09E7"/>
    <w:rsid w:val="002C1E06"/>
    <w:rsid w:val="002C1E1C"/>
    <w:rsid w:val="002C3F07"/>
    <w:rsid w:val="002C46C5"/>
    <w:rsid w:val="002C4A58"/>
    <w:rsid w:val="002C5278"/>
    <w:rsid w:val="002C7E85"/>
    <w:rsid w:val="002C7EBB"/>
    <w:rsid w:val="002D06C1"/>
    <w:rsid w:val="002D42B5"/>
    <w:rsid w:val="002D4F1A"/>
    <w:rsid w:val="002D6736"/>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4507"/>
    <w:rsid w:val="00336C64"/>
    <w:rsid w:val="00337162"/>
    <w:rsid w:val="0034194F"/>
    <w:rsid w:val="00344605"/>
    <w:rsid w:val="00346320"/>
    <w:rsid w:val="003474AA"/>
    <w:rsid w:val="00350D1D"/>
    <w:rsid w:val="00351550"/>
    <w:rsid w:val="00352C83"/>
    <w:rsid w:val="003615D2"/>
    <w:rsid w:val="0036429C"/>
    <w:rsid w:val="00364A53"/>
    <w:rsid w:val="003654CB"/>
    <w:rsid w:val="00365AA9"/>
    <w:rsid w:val="00365F86"/>
    <w:rsid w:val="00365F87"/>
    <w:rsid w:val="00366E89"/>
    <w:rsid w:val="003705F4"/>
    <w:rsid w:val="00370D58"/>
    <w:rsid w:val="00371316"/>
    <w:rsid w:val="00371DF3"/>
    <w:rsid w:val="00373547"/>
    <w:rsid w:val="00374C13"/>
    <w:rsid w:val="00376713"/>
    <w:rsid w:val="00377076"/>
    <w:rsid w:val="00381040"/>
    <w:rsid w:val="00381449"/>
    <w:rsid w:val="00381815"/>
    <w:rsid w:val="003819AF"/>
    <w:rsid w:val="003820E9"/>
    <w:rsid w:val="00382DE7"/>
    <w:rsid w:val="00384FFC"/>
    <w:rsid w:val="00387006"/>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424"/>
    <w:rsid w:val="003B6BE3"/>
    <w:rsid w:val="003C010C"/>
    <w:rsid w:val="003C0A6C"/>
    <w:rsid w:val="003C1098"/>
    <w:rsid w:val="003C14F8"/>
    <w:rsid w:val="003C1BCC"/>
    <w:rsid w:val="003C2C6A"/>
    <w:rsid w:val="003C2E70"/>
    <w:rsid w:val="003C5A43"/>
    <w:rsid w:val="003D0519"/>
    <w:rsid w:val="003D0FF6"/>
    <w:rsid w:val="003D262C"/>
    <w:rsid w:val="003D6D61"/>
    <w:rsid w:val="003D79C6"/>
    <w:rsid w:val="003E091D"/>
    <w:rsid w:val="003E0B0C"/>
    <w:rsid w:val="003E1C53"/>
    <w:rsid w:val="003E2A69"/>
    <w:rsid w:val="003E2D49"/>
    <w:rsid w:val="003E2FD4"/>
    <w:rsid w:val="003E49F6"/>
    <w:rsid w:val="003E660F"/>
    <w:rsid w:val="003F0841"/>
    <w:rsid w:val="003F23D3"/>
    <w:rsid w:val="003F3F08"/>
    <w:rsid w:val="003F49F1"/>
    <w:rsid w:val="003F5935"/>
    <w:rsid w:val="003F6272"/>
    <w:rsid w:val="00400E72"/>
    <w:rsid w:val="00401400"/>
    <w:rsid w:val="00404869"/>
    <w:rsid w:val="00405884"/>
    <w:rsid w:val="00407D39"/>
    <w:rsid w:val="0041354B"/>
    <w:rsid w:val="0041477A"/>
    <w:rsid w:val="004167A3"/>
    <w:rsid w:val="00422D6D"/>
    <w:rsid w:val="00423BDF"/>
    <w:rsid w:val="00423C6D"/>
    <w:rsid w:val="004259A3"/>
    <w:rsid w:val="00432DAA"/>
    <w:rsid w:val="00434305"/>
    <w:rsid w:val="00435DF7"/>
    <w:rsid w:val="0044083F"/>
    <w:rsid w:val="00441AE7"/>
    <w:rsid w:val="00443362"/>
    <w:rsid w:val="00445574"/>
    <w:rsid w:val="004467FB"/>
    <w:rsid w:val="00452D6B"/>
    <w:rsid w:val="00454484"/>
    <w:rsid w:val="0045517B"/>
    <w:rsid w:val="00460322"/>
    <w:rsid w:val="004625E8"/>
    <w:rsid w:val="00463B77"/>
    <w:rsid w:val="00463C7B"/>
    <w:rsid w:val="004643E8"/>
    <w:rsid w:val="004644A6"/>
    <w:rsid w:val="004659BD"/>
    <w:rsid w:val="00465C05"/>
    <w:rsid w:val="004672A0"/>
    <w:rsid w:val="00470775"/>
    <w:rsid w:val="004746B1"/>
    <w:rsid w:val="00474E2A"/>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51BC"/>
    <w:rsid w:val="004A63FA"/>
    <w:rsid w:val="004B0272"/>
    <w:rsid w:val="004B2701"/>
    <w:rsid w:val="004B2E1B"/>
    <w:rsid w:val="004B32AC"/>
    <w:rsid w:val="004B3AA8"/>
    <w:rsid w:val="004B3BD7"/>
    <w:rsid w:val="004B3E93"/>
    <w:rsid w:val="004C1FBC"/>
    <w:rsid w:val="004C30AF"/>
    <w:rsid w:val="004C3F1D"/>
    <w:rsid w:val="004C458D"/>
    <w:rsid w:val="004C49C2"/>
    <w:rsid w:val="004C7556"/>
    <w:rsid w:val="004C7E8B"/>
    <w:rsid w:val="004C7E9D"/>
    <w:rsid w:val="004C7F67"/>
    <w:rsid w:val="004D076D"/>
    <w:rsid w:val="004D0EF1"/>
    <w:rsid w:val="004D2253"/>
    <w:rsid w:val="004D4406"/>
    <w:rsid w:val="004D7C42"/>
    <w:rsid w:val="004E0465"/>
    <w:rsid w:val="004E127B"/>
    <w:rsid w:val="004E1C0A"/>
    <w:rsid w:val="004E2928"/>
    <w:rsid w:val="004E2B06"/>
    <w:rsid w:val="004E30C5"/>
    <w:rsid w:val="004E4AA5"/>
    <w:rsid w:val="004E4AEE"/>
    <w:rsid w:val="004E59E3"/>
    <w:rsid w:val="004E67C0"/>
    <w:rsid w:val="004F01F1"/>
    <w:rsid w:val="004F391A"/>
    <w:rsid w:val="004F3CFB"/>
    <w:rsid w:val="004F5903"/>
    <w:rsid w:val="004F6456"/>
    <w:rsid w:val="004F696E"/>
    <w:rsid w:val="004F6C71"/>
    <w:rsid w:val="00501139"/>
    <w:rsid w:val="0050363E"/>
    <w:rsid w:val="005036E1"/>
    <w:rsid w:val="005039BC"/>
    <w:rsid w:val="005043BB"/>
    <w:rsid w:val="00504A3D"/>
    <w:rsid w:val="00505767"/>
    <w:rsid w:val="005073F0"/>
    <w:rsid w:val="00510136"/>
    <w:rsid w:val="00510A7B"/>
    <w:rsid w:val="00512F6E"/>
    <w:rsid w:val="00513038"/>
    <w:rsid w:val="00514174"/>
    <w:rsid w:val="00516088"/>
    <w:rsid w:val="00516B0B"/>
    <w:rsid w:val="0052143F"/>
    <w:rsid w:val="005220EC"/>
    <w:rsid w:val="00523EB0"/>
    <w:rsid w:val="00523F95"/>
    <w:rsid w:val="00524D65"/>
    <w:rsid w:val="00525B16"/>
    <w:rsid w:val="00533018"/>
    <w:rsid w:val="00533D04"/>
    <w:rsid w:val="00534804"/>
    <w:rsid w:val="00534BDF"/>
    <w:rsid w:val="005354EA"/>
    <w:rsid w:val="0053585F"/>
    <w:rsid w:val="00535EC4"/>
    <w:rsid w:val="00535ED9"/>
    <w:rsid w:val="0053692B"/>
    <w:rsid w:val="00541853"/>
    <w:rsid w:val="00543BDA"/>
    <w:rsid w:val="005441CC"/>
    <w:rsid w:val="005468EC"/>
    <w:rsid w:val="005479DA"/>
    <w:rsid w:val="00547BCC"/>
    <w:rsid w:val="0055013B"/>
    <w:rsid w:val="00550397"/>
    <w:rsid w:val="00551619"/>
    <w:rsid w:val="00551F6F"/>
    <w:rsid w:val="00555044"/>
    <w:rsid w:val="00561475"/>
    <w:rsid w:val="005630F3"/>
    <w:rsid w:val="0056487B"/>
    <w:rsid w:val="00564FB9"/>
    <w:rsid w:val="005670E2"/>
    <w:rsid w:val="00573D9E"/>
    <w:rsid w:val="005801E3"/>
    <w:rsid w:val="00581802"/>
    <w:rsid w:val="00583284"/>
    <w:rsid w:val="005836A8"/>
    <w:rsid w:val="0058409C"/>
    <w:rsid w:val="00584262"/>
    <w:rsid w:val="00586630"/>
    <w:rsid w:val="005879BB"/>
    <w:rsid w:val="00587ADD"/>
    <w:rsid w:val="00591AAC"/>
    <w:rsid w:val="00591E27"/>
    <w:rsid w:val="00596160"/>
    <w:rsid w:val="005966E2"/>
    <w:rsid w:val="00597007"/>
    <w:rsid w:val="005971A1"/>
    <w:rsid w:val="005A0966"/>
    <w:rsid w:val="005A0FB6"/>
    <w:rsid w:val="005A11B7"/>
    <w:rsid w:val="005A260B"/>
    <w:rsid w:val="005A4A1B"/>
    <w:rsid w:val="005A7830"/>
    <w:rsid w:val="005A7FCE"/>
    <w:rsid w:val="005B0F3F"/>
    <w:rsid w:val="005B467D"/>
    <w:rsid w:val="005B4903"/>
    <w:rsid w:val="005B51CE"/>
    <w:rsid w:val="005B5885"/>
    <w:rsid w:val="005B5CD7"/>
    <w:rsid w:val="005B6CF6"/>
    <w:rsid w:val="005B7422"/>
    <w:rsid w:val="005C29B8"/>
    <w:rsid w:val="005C46B4"/>
    <w:rsid w:val="005C5F21"/>
    <w:rsid w:val="005C7156"/>
    <w:rsid w:val="005D0C75"/>
    <w:rsid w:val="005D4171"/>
    <w:rsid w:val="005D6A95"/>
    <w:rsid w:val="005D6B2C"/>
    <w:rsid w:val="005D6D9C"/>
    <w:rsid w:val="005E0AA6"/>
    <w:rsid w:val="005E1B37"/>
    <w:rsid w:val="005E1F52"/>
    <w:rsid w:val="005E2335"/>
    <w:rsid w:val="005E34CA"/>
    <w:rsid w:val="005E3C18"/>
    <w:rsid w:val="005E6812"/>
    <w:rsid w:val="005E7881"/>
    <w:rsid w:val="005E78E0"/>
    <w:rsid w:val="005E7A44"/>
    <w:rsid w:val="005F0D9C"/>
    <w:rsid w:val="005F0E24"/>
    <w:rsid w:val="005F284E"/>
    <w:rsid w:val="005F4712"/>
    <w:rsid w:val="006015CE"/>
    <w:rsid w:val="00604784"/>
    <w:rsid w:val="00606419"/>
    <w:rsid w:val="0060740C"/>
    <w:rsid w:val="00607D29"/>
    <w:rsid w:val="00612952"/>
    <w:rsid w:val="00614CC1"/>
    <w:rsid w:val="00615A9D"/>
    <w:rsid w:val="00617387"/>
    <w:rsid w:val="006205D6"/>
    <w:rsid w:val="006252D8"/>
    <w:rsid w:val="0062556A"/>
    <w:rsid w:val="006259BC"/>
    <w:rsid w:val="0062636B"/>
    <w:rsid w:val="00626651"/>
    <w:rsid w:val="00627549"/>
    <w:rsid w:val="00627E6B"/>
    <w:rsid w:val="00632182"/>
    <w:rsid w:val="00632AE0"/>
    <w:rsid w:val="00633C17"/>
    <w:rsid w:val="00634D9E"/>
    <w:rsid w:val="00636E3E"/>
    <w:rsid w:val="006379F7"/>
    <w:rsid w:val="00637E4D"/>
    <w:rsid w:val="00640620"/>
    <w:rsid w:val="00641A1F"/>
    <w:rsid w:val="00643BE3"/>
    <w:rsid w:val="00645904"/>
    <w:rsid w:val="006518AF"/>
    <w:rsid w:val="00651ACB"/>
    <w:rsid w:val="00651C47"/>
    <w:rsid w:val="00652AB2"/>
    <w:rsid w:val="00653FED"/>
    <w:rsid w:val="00654EC0"/>
    <w:rsid w:val="0065525B"/>
    <w:rsid w:val="00655D4F"/>
    <w:rsid w:val="00656D29"/>
    <w:rsid w:val="00660B37"/>
    <w:rsid w:val="00660BE0"/>
    <w:rsid w:val="006640E5"/>
    <w:rsid w:val="006646F1"/>
    <w:rsid w:val="00664929"/>
    <w:rsid w:val="00664F62"/>
    <w:rsid w:val="006655E1"/>
    <w:rsid w:val="006659A7"/>
    <w:rsid w:val="00667480"/>
    <w:rsid w:val="0067092F"/>
    <w:rsid w:val="00672060"/>
    <w:rsid w:val="00672BFD"/>
    <w:rsid w:val="006770F4"/>
    <w:rsid w:val="00677A84"/>
    <w:rsid w:val="0068026D"/>
    <w:rsid w:val="00680A27"/>
    <w:rsid w:val="006816A4"/>
    <w:rsid w:val="006819B8"/>
    <w:rsid w:val="006840A6"/>
    <w:rsid w:val="006850CD"/>
    <w:rsid w:val="00685AAB"/>
    <w:rsid w:val="00685ED9"/>
    <w:rsid w:val="0069304D"/>
    <w:rsid w:val="00695D22"/>
    <w:rsid w:val="006A07AA"/>
    <w:rsid w:val="006A25E5"/>
    <w:rsid w:val="006A2B46"/>
    <w:rsid w:val="006A336D"/>
    <w:rsid w:val="006A37B9"/>
    <w:rsid w:val="006A5641"/>
    <w:rsid w:val="006B2672"/>
    <w:rsid w:val="006B3085"/>
    <w:rsid w:val="006B54BF"/>
    <w:rsid w:val="006B5F44"/>
    <w:rsid w:val="006B5F90"/>
    <w:rsid w:val="006B62E4"/>
    <w:rsid w:val="006C1BBA"/>
    <w:rsid w:val="006C2079"/>
    <w:rsid w:val="006C51AA"/>
    <w:rsid w:val="006C5A62"/>
    <w:rsid w:val="006C5D68"/>
    <w:rsid w:val="006C6976"/>
    <w:rsid w:val="006C6DD0"/>
    <w:rsid w:val="006D04EA"/>
    <w:rsid w:val="006D0AB7"/>
    <w:rsid w:val="006D16C4"/>
    <w:rsid w:val="006D1E19"/>
    <w:rsid w:val="006D3E96"/>
    <w:rsid w:val="006D4515"/>
    <w:rsid w:val="006D4BB1"/>
    <w:rsid w:val="006D6593"/>
    <w:rsid w:val="006E1594"/>
    <w:rsid w:val="006E23EA"/>
    <w:rsid w:val="006E344B"/>
    <w:rsid w:val="006F03A8"/>
    <w:rsid w:val="006F2ACA"/>
    <w:rsid w:val="006F2ADC"/>
    <w:rsid w:val="006F2BFE"/>
    <w:rsid w:val="006F31E9"/>
    <w:rsid w:val="006F4BE3"/>
    <w:rsid w:val="006F6284"/>
    <w:rsid w:val="007002C5"/>
    <w:rsid w:val="00703319"/>
    <w:rsid w:val="00704387"/>
    <w:rsid w:val="00707669"/>
    <w:rsid w:val="00711CBA"/>
    <w:rsid w:val="00711FB5"/>
    <w:rsid w:val="00712A01"/>
    <w:rsid w:val="00714F58"/>
    <w:rsid w:val="00715543"/>
    <w:rsid w:val="00722FBF"/>
    <w:rsid w:val="00722FC2"/>
    <w:rsid w:val="00724552"/>
    <w:rsid w:val="00724879"/>
    <w:rsid w:val="00724E1B"/>
    <w:rsid w:val="00725949"/>
    <w:rsid w:val="00727FA2"/>
    <w:rsid w:val="00732162"/>
    <w:rsid w:val="007322D9"/>
    <w:rsid w:val="00732BC0"/>
    <w:rsid w:val="0073720F"/>
    <w:rsid w:val="00737796"/>
    <w:rsid w:val="0074165C"/>
    <w:rsid w:val="007422F3"/>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F9F"/>
    <w:rsid w:val="00756B26"/>
    <w:rsid w:val="00756EDF"/>
    <w:rsid w:val="007600E3"/>
    <w:rsid w:val="00761128"/>
    <w:rsid w:val="00765C43"/>
    <w:rsid w:val="00765EFB"/>
    <w:rsid w:val="00766623"/>
    <w:rsid w:val="007671CA"/>
    <w:rsid w:val="00767C61"/>
    <w:rsid w:val="0077008A"/>
    <w:rsid w:val="00773C1F"/>
    <w:rsid w:val="00774DA4"/>
    <w:rsid w:val="00776599"/>
    <w:rsid w:val="0078114B"/>
    <w:rsid w:val="00781DD2"/>
    <w:rsid w:val="00783ECF"/>
    <w:rsid w:val="0078413A"/>
    <w:rsid w:val="007868F0"/>
    <w:rsid w:val="007959E8"/>
    <w:rsid w:val="00795B09"/>
    <w:rsid w:val="00795BFE"/>
    <w:rsid w:val="00795E9C"/>
    <w:rsid w:val="007A0521"/>
    <w:rsid w:val="007A2E12"/>
    <w:rsid w:val="007A3475"/>
    <w:rsid w:val="007A41C8"/>
    <w:rsid w:val="007A54CE"/>
    <w:rsid w:val="007A6FD9"/>
    <w:rsid w:val="007A7FFA"/>
    <w:rsid w:val="007B04EB"/>
    <w:rsid w:val="007B0D4F"/>
    <w:rsid w:val="007B348F"/>
    <w:rsid w:val="007B48BA"/>
    <w:rsid w:val="007B5A3D"/>
    <w:rsid w:val="007B5B95"/>
    <w:rsid w:val="007B68EA"/>
    <w:rsid w:val="007B7453"/>
    <w:rsid w:val="007B76ED"/>
    <w:rsid w:val="007C1E8B"/>
    <w:rsid w:val="007C2D89"/>
    <w:rsid w:val="007C4593"/>
    <w:rsid w:val="007C5309"/>
    <w:rsid w:val="007C6069"/>
    <w:rsid w:val="007D06C4"/>
    <w:rsid w:val="007D1352"/>
    <w:rsid w:val="007D2508"/>
    <w:rsid w:val="007D346A"/>
    <w:rsid w:val="007D4CAA"/>
    <w:rsid w:val="007D6518"/>
    <w:rsid w:val="007D6606"/>
    <w:rsid w:val="007D76BD"/>
    <w:rsid w:val="007E0BF1"/>
    <w:rsid w:val="007E347A"/>
    <w:rsid w:val="007F0ED8"/>
    <w:rsid w:val="007F0F63"/>
    <w:rsid w:val="007F48FD"/>
    <w:rsid w:val="007F503C"/>
    <w:rsid w:val="007F75CE"/>
    <w:rsid w:val="008013A4"/>
    <w:rsid w:val="008027CE"/>
    <w:rsid w:val="00802F42"/>
    <w:rsid w:val="00804383"/>
    <w:rsid w:val="00804BB7"/>
    <w:rsid w:val="00804D41"/>
    <w:rsid w:val="00806FD7"/>
    <w:rsid w:val="00810257"/>
    <w:rsid w:val="008104F5"/>
    <w:rsid w:val="00811072"/>
    <w:rsid w:val="00811369"/>
    <w:rsid w:val="00813AA2"/>
    <w:rsid w:val="00815419"/>
    <w:rsid w:val="008163C8"/>
    <w:rsid w:val="008164A1"/>
    <w:rsid w:val="00816543"/>
    <w:rsid w:val="00817325"/>
    <w:rsid w:val="0081767B"/>
    <w:rsid w:val="008209E6"/>
    <w:rsid w:val="00821BE3"/>
    <w:rsid w:val="00822229"/>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4A9D"/>
    <w:rsid w:val="00856316"/>
    <w:rsid w:val="008603CE"/>
    <w:rsid w:val="00861C23"/>
    <w:rsid w:val="008620FC"/>
    <w:rsid w:val="008627A5"/>
    <w:rsid w:val="00863E05"/>
    <w:rsid w:val="00865ACA"/>
    <w:rsid w:val="00865D28"/>
    <w:rsid w:val="00865F85"/>
    <w:rsid w:val="00867C10"/>
    <w:rsid w:val="00870439"/>
    <w:rsid w:val="00870D23"/>
    <w:rsid w:val="00870DA1"/>
    <w:rsid w:val="00876B7A"/>
    <w:rsid w:val="00880C08"/>
    <w:rsid w:val="00882833"/>
    <w:rsid w:val="00883F93"/>
    <w:rsid w:val="00884DB3"/>
    <w:rsid w:val="00885A9D"/>
    <w:rsid w:val="008864F6"/>
    <w:rsid w:val="0089049D"/>
    <w:rsid w:val="008928C9"/>
    <w:rsid w:val="008930CB"/>
    <w:rsid w:val="008938DC"/>
    <w:rsid w:val="00893FD1"/>
    <w:rsid w:val="00894836"/>
    <w:rsid w:val="00895172"/>
    <w:rsid w:val="00895680"/>
    <w:rsid w:val="0089622C"/>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C96"/>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424"/>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27EC3"/>
    <w:rsid w:val="009305B5"/>
    <w:rsid w:val="00932FA2"/>
    <w:rsid w:val="009429D5"/>
    <w:rsid w:val="00942BF1"/>
    <w:rsid w:val="00945180"/>
    <w:rsid w:val="00945428"/>
    <w:rsid w:val="0094607B"/>
    <w:rsid w:val="00953604"/>
    <w:rsid w:val="0095496B"/>
    <w:rsid w:val="00955866"/>
    <w:rsid w:val="009610DC"/>
    <w:rsid w:val="00961490"/>
    <w:rsid w:val="0096381A"/>
    <w:rsid w:val="00965E04"/>
    <w:rsid w:val="009674AD"/>
    <w:rsid w:val="00967A0A"/>
    <w:rsid w:val="00970CDC"/>
    <w:rsid w:val="00975D66"/>
    <w:rsid w:val="00977010"/>
    <w:rsid w:val="00977D02"/>
    <w:rsid w:val="009809BB"/>
    <w:rsid w:val="0098364B"/>
    <w:rsid w:val="009911AF"/>
    <w:rsid w:val="00991875"/>
    <w:rsid w:val="00991ADF"/>
    <w:rsid w:val="00991F92"/>
    <w:rsid w:val="00992985"/>
    <w:rsid w:val="00993889"/>
    <w:rsid w:val="0099551B"/>
    <w:rsid w:val="00997BF1"/>
    <w:rsid w:val="009A089C"/>
    <w:rsid w:val="009A118E"/>
    <w:rsid w:val="009A13B3"/>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5CD2"/>
    <w:rsid w:val="009D6BCA"/>
    <w:rsid w:val="009E0F62"/>
    <w:rsid w:val="009E4A58"/>
    <w:rsid w:val="009E5A2D"/>
    <w:rsid w:val="009E5AB2"/>
    <w:rsid w:val="009E6219"/>
    <w:rsid w:val="009F03B3"/>
    <w:rsid w:val="00A003D2"/>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6396"/>
    <w:rsid w:val="00A26578"/>
    <w:rsid w:val="00A27B21"/>
    <w:rsid w:val="00A30EFC"/>
    <w:rsid w:val="00A31984"/>
    <w:rsid w:val="00A32D73"/>
    <w:rsid w:val="00A33168"/>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C20"/>
    <w:rsid w:val="00A648CD"/>
    <w:rsid w:val="00A6537A"/>
    <w:rsid w:val="00A67866"/>
    <w:rsid w:val="00A70B07"/>
    <w:rsid w:val="00A723F8"/>
    <w:rsid w:val="00A77CCB"/>
    <w:rsid w:val="00A81D22"/>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5B19"/>
    <w:rsid w:val="00AA672E"/>
    <w:rsid w:val="00AA6EC9"/>
    <w:rsid w:val="00AB41D5"/>
    <w:rsid w:val="00AB6309"/>
    <w:rsid w:val="00AB6C5F"/>
    <w:rsid w:val="00AB7129"/>
    <w:rsid w:val="00AC01BD"/>
    <w:rsid w:val="00AC27A6"/>
    <w:rsid w:val="00AC30F7"/>
    <w:rsid w:val="00AC3A5A"/>
    <w:rsid w:val="00AC4D95"/>
    <w:rsid w:val="00AC5DF4"/>
    <w:rsid w:val="00AD0AEF"/>
    <w:rsid w:val="00AD11B7"/>
    <w:rsid w:val="00AD1A94"/>
    <w:rsid w:val="00AD1B70"/>
    <w:rsid w:val="00AD1C05"/>
    <w:rsid w:val="00AD4126"/>
    <w:rsid w:val="00AD421C"/>
    <w:rsid w:val="00AD44FA"/>
    <w:rsid w:val="00AE070A"/>
    <w:rsid w:val="00AE101C"/>
    <w:rsid w:val="00AE37E5"/>
    <w:rsid w:val="00AE44BE"/>
    <w:rsid w:val="00AE5EB4"/>
    <w:rsid w:val="00AF0C18"/>
    <w:rsid w:val="00AF0DFA"/>
    <w:rsid w:val="00AF47C5"/>
    <w:rsid w:val="00AF5398"/>
    <w:rsid w:val="00B049AF"/>
    <w:rsid w:val="00B07242"/>
    <w:rsid w:val="00B10534"/>
    <w:rsid w:val="00B113DB"/>
    <w:rsid w:val="00B11D8A"/>
    <w:rsid w:val="00B12981"/>
    <w:rsid w:val="00B12FC3"/>
    <w:rsid w:val="00B147DD"/>
    <w:rsid w:val="00B156FD"/>
    <w:rsid w:val="00B1790E"/>
    <w:rsid w:val="00B21F61"/>
    <w:rsid w:val="00B22B92"/>
    <w:rsid w:val="00B234D0"/>
    <w:rsid w:val="00B253AA"/>
    <w:rsid w:val="00B2590E"/>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222E"/>
    <w:rsid w:val="00B54ABC"/>
    <w:rsid w:val="00B54DDE"/>
    <w:rsid w:val="00B56FBE"/>
    <w:rsid w:val="00B60ACF"/>
    <w:rsid w:val="00B62B58"/>
    <w:rsid w:val="00B65149"/>
    <w:rsid w:val="00B66567"/>
    <w:rsid w:val="00B66F52"/>
    <w:rsid w:val="00B66FE5"/>
    <w:rsid w:val="00B700E6"/>
    <w:rsid w:val="00B72880"/>
    <w:rsid w:val="00B758BF"/>
    <w:rsid w:val="00B77EC8"/>
    <w:rsid w:val="00B827A6"/>
    <w:rsid w:val="00B831CE"/>
    <w:rsid w:val="00B86677"/>
    <w:rsid w:val="00B87131"/>
    <w:rsid w:val="00B8759B"/>
    <w:rsid w:val="00B930A1"/>
    <w:rsid w:val="00B939B1"/>
    <w:rsid w:val="00B96D40"/>
    <w:rsid w:val="00B97386"/>
    <w:rsid w:val="00BA053E"/>
    <w:rsid w:val="00BA263B"/>
    <w:rsid w:val="00BA42B2"/>
    <w:rsid w:val="00BA58D4"/>
    <w:rsid w:val="00BA5B9E"/>
    <w:rsid w:val="00BA7C9A"/>
    <w:rsid w:val="00BB203B"/>
    <w:rsid w:val="00BB5F8F"/>
    <w:rsid w:val="00BB657A"/>
    <w:rsid w:val="00BC1A4E"/>
    <w:rsid w:val="00BC329A"/>
    <w:rsid w:val="00BC4790"/>
    <w:rsid w:val="00BC5DC7"/>
    <w:rsid w:val="00BC6B8B"/>
    <w:rsid w:val="00BC73D8"/>
    <w:rsid w:val="00BD52D7"/>
    <w:rsid w:val="00BD5AD2"/>
    <w:rsid w:val="00BE22F3"/>
    <w:rsid w:val="00BE47EB"/>
    <w:rsid w:val="00BE5B52"/>
    <w:rsid w:val="00BE7B8D"/>
    <w:rsid w:val="00BF0993"/>
    <w:rsid w:val="00BF10A9"/>
    <w:rsid w:val="00BF1703"/>
    <w:rsid w:val="00BF231C"/>
    <w:rsid w:val="00BF4B25"/>
    <w:rsid w:val="00BF51E5"/>
    <w:rsid w:val="00BF74A6"/>
    <w:rsid w:val="00BF77D3"/>
    <w:rsid w:val="00C00BFE"/>
    <w:rsid w:val="00C013AD"/>
    <w:rsid w:val="00C04904"/>
    <w:rsid w:val="00C0534A"/>
    <w:rsid w:val="00C056B3"/>
    <w:rsid w:val="00C103E5"/>
    <w:rsid w:val="00C13319"/>
    <w:rsid w:val="00C13EE9"/>
    <w:rsid w:val="00C2143D"/>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1BA7"/>
    <w:rsid w:val="00C521D6"/>
    <w:rsid w:val="00C5512A"/>
    <w:rsid w:val="00C55232"/>
    <w:rsid w:val="00C553A4"/>
    <w:rsid w:val="00C55A06"/>
    <w:rsid w:val="00C55D03"/>
    <w:rsid w:val="00C601BC"/>
    <w:rsid w:val="00C626D8"/>
    <w:rsid w:val="00C6329F"/>
    <w:rsid w:val="00C63340"/>
    <w:rsid w:val="00C643F9"/>
    <w:rsid w:val="00C64E95"/>
    <w:rsid w:val="00C71372"/>
    <w:rsid w:val="00C72124"/>
    <w:rsid w:val="00C72410"/>
    <w:rsid w:val="00C7287F"/>
    <w:rsid w:val="00C80982"/>
    <w:rsid w:val="00C80CB8"/>
    <w:rsid w:val="00C80D61"/>
    <w:rsid w:val="00C819F8"/>
    <w:rsid w:val="00C8248C"/>
    <w:rsid w:val="00C84E33"/>
    <w:rsid w:val="00C86D6F"/>
    <w:rsid w:val="00C905FC"/>
    <w:rsid w:val="00C92D03"/>
    <w:rsid w:val="00C9319C"/>
    <w:rsid w:val="00C9435D"/>
    <w:rsid w:val="00C94DF2"/>
    <w:rsid w:val="00C96741"/>
    <w:rsid w:val="00C9751B"/>
    <w:rsid w:val="00CA07AE"/>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1A"/>
    <w:rsid w:val="00CE30EA"/>
    <w:rsid w:val="00CF048A"/>
    <w:rsid w:val="00CF155A"/>
    <w:rsid w:val="00CF1A68"/>
    <w:rsid w:val="00CF2947"/>
    <w:rsid w:val="00CF3752"/>
    <w:rsid w:val="00CF686F"/>
    <w:rsid w:val="00CF6E60"/>
    <w:rsid w:val="00CF7BCA"/>
    <w:rsid w:val="00D008FD"/>
    <w:rsid w:val="00D0321C"/>
    <w:rsid w:val="00D03294"/>
    <w:rsid w:val="00D035EC"/>
    <w:rsid w:val="00D04204"/>
    <w:rsid w:val="00D04F54"/>
    <w:rsid w:val="00D050A4"/>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36B15"/>
    <w:rsid w:val="00D4162B"/>
    <w:rsid w:val="00D4514F"/>
    <w:rsid w:val="00D451E2"/>
    <w:rsid w:val="00D45E89"/>
    <w:rsid w:val="00D45E8D"/>
    <w:rsid w:val="00D466AE"/>
    <w:rsid w:val="00D4734F"/>
    <w:rsid w:val="00D51BF3"/>
    <w:rsid w:val="00D556D5"/>
    <w:rsid w:val="00D621D0"/>
    <w:rsid w:val="00D66846"/>
    <w:rsid w:val="00D675FB"/>
    <w:rsid w:val="00D71F25"/>
    <w:rsid w:val="00D72A9C"/>
    <w:rsid w:val="00D77031"/>
    <w:rsid w:val="00D77479"/>
    <w:rsid w:val="00D84941"/>
    <w:rsid w:val="00D84FA1"/>
    <w:rsid w:val="00D851F0"/>
    <w:rsid w:val="00D86DB7"/>
    <w:rsid w:val="00D926D0"/>
    <w:rsid w:val="00D93030"/>
    <w:rsid w:val="00D950E1"/>
    <w:rsid w:val="00D952A6"/>
    <w:rsid w:val="00D9637F"/>
    <w:rsid w:val="00D968F9"/>
    <w:rsid w:val="00D97F99"/>
    <w:rsid w:val="00DA1E08"/>
    <w:rsid w:val="00DA24F8"/>
    <w:rsid w:val="00DA28E8"/>
    <w:rsid w:val="00DA38D3"/>
    <w:rsid w:val="00DA3932"/>
    <w:rsid w:val="00DA3AFC"/>
    <w:rsid w:val="00DA5191"/>
    <w:rsid w:val="00DA64F8"/>
    <w:rsid w:val="00DA6C15"/>
    <w:rsid w:val="00DB0258"/>
    <w:rsid w:val="00DB20F7"/>
    <w:rsid w:val="00DB38EE"/>
    <w:rsid w:val="00DB498B"/>
    <w:rsid w:val="00DB66CA"/>
    <w:rsid w:val="00DB6BCA"/>
    <w:rsid w:val="00DB73F7"/>
    <w:rsid w:val="00DC0321"/>
    <w:rsid w:val="00DC0805"/>
    <w:rsid w:val="00DC3067"/>
    <w:rsid w:val="00DC370B"/>
    <w:rsid w:val="00DC5B90"/>
    <w:rsid w:val="00DD00FF"/>
    <w:rsid w:val="00DD0619"/>
    <w:rsid w:val="00DD07FB"/>
    <w:rsid w:val="00DD25C6"/>
    <w:rsid w:val="00DD4FE5"/>
    <w:rsid w:val="00DD546B"/>
    <w:rsid w:val="00DD54B0"/>
    <w:rsid w:val="00DD57EE"/>
    <w:rsid w:val="00DD6BCC"/>
    <w:rsid w:val="00DE0A4B"/>
    <w:rsid w:val="00DE2410"/>
    <w:rsid w:val="00DE2939"/>
    <w:rsid w:val="00DE3DDF"/>
    <w:rsid w:val="00DE4FB0"/>
    <w:rsid w:val="00DE5C18"/>
    <w:rsid w:val="00DE6E81"/>
    <w:rsid w:val="00DE703F"/>
    <w:rsid w:val="00DE7595"/>
    <w:rsid w:val="00DF1961"/>
    <w:rsid w:val="00DF44DE"/>
    <w:rsid w:val="00DF5F11"/>
    <w:rsid w:val="00E01138"/>
    <w:rsid w:val="00E02DFB"/>
    <w:rsid w:val="00E030F9"/>
    <w:rsid w:val="00E0311A"/>
    <w:rsid w:val="00E03138"/>
    <w:rsid w:val="00E04A0F"/>
    <w:rsid w:val="00E06404"/>
    <w:rsid w:val="00E065D2"/>
    <w:rsid w:val="00E07694"/>
    <w:rsid w:val="00E11A85"/>
    <w:rsid w:val="00E12495"/>
    <w:rsid w:val="00E13486"/>
    <w:rsid w:val="00E15CCD"/>
    <w:rsid w:val="00E202EF"/>
    <w:rsid w:val="00E210B5"/>
    <w:rsid w:val="00E23D99"/>
    <w:rsid w:val="00E2552F"/>
    <w:rsid w:val="00E27C09"/>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5EDE"/>
    <w:rsid w:val="00E664CC"/>
    <w:rsid w:val="00E70388"/>
    <w:rsid w:val="00E70F92"/>
    <w:rsid w:val="00E717A3"/>
    <w:rsid w:val="00E73FA0"/>
    <w:rsid w:val="00E74C54"/>
    <w:rsid w:val="00E77A03"/>
    <w:rsid w:val="00E822E8"/>
    <w:rsid w:val="00E82554"/>
    <w:rsid w:val="00E82606"/>
    <w:rsid w:val="00E84156"/>
    <w:rsid w:val="00E846C8"/>
    <w:rsid w:val="00E84957"/>
    <w:rsid w:val="00E84A55"/>
    <w:rsid w:val="00E85BFF"/>
    <w:rsid w:val="00E90391"/>
    <w:rsid w:val="00E906C2"/>
    <w:rsid w:val="00E92AA5"/>
    <w:rsid w:val="00E9311F"/>
    <w:rsid w:val="00E934D1"/>
    <w:rsid w:val="00E94AF0"/>
    <w:rsid w:val="00E95D13"/>
    <w:rsid w:val="00E95DD3"/>
    <w:rsid w:val="00E969D5"/>
    <w:rsid w:val="00EA58D1"/>
    <w:rsid w:val="00EA61BC"/>
    <w:rsid w:val="00EA681A"/>
    <w:rsid w:val="00EA735B"/>
    <w:rsid w:val="00EB1477"/>
    <w:rsid w:val="00EB17DE"/>
    <w:rsid w:val="00EB1E69"/>
    <w:rsid w:val="00EB2086"/>
    <w:rsid w:val="00EB38BE"/>
    <w:rsid w:val="00EB517B"/>
    <w:rsid w:val="00EB5EDF"/>
    <w:rsid w:val="00EB60FE"/>
    <w:rsid w:val="00EB74DB"/>
    <w:rsid w:val="00EC27FA"/>
    <w:rsid w:val="00EC5359"/>
    <w:rsid w:val="00EC562A"/>
    <w:rsid w:val="00ED067A"/>
    <w:rsid w:val="00ED172D"/>
    <w:rsid w:val="00ED2B50"/>
    <w:rsid w:val="00ED3BD8"/>
    <w:rsid w:val="00ED5433"/>
    <w:rsid w:val="00ED5600"/>
    <w:rsid w:val="00EE0350"/>
    <w:rsid w:val="00EE0719"/>
    <w:rsid w:val="00EE0E80"/>
    <w:rsid w:val="00EE54A6"/>
    <w:rsid w:val="00EE613F"/>
    <w:rsid w:val="00EE7295"/>
    <w:rsid w:val="00EE7869"/>
    <w:rsid w:val="00EF054A"/>
    <w:rsid w:val="00EF16FF"/>
    <w:rsid w:val="00EF3235"/>
    <w:rsid w:val="00EF5E60"/>
    <w:rsid w:val="00EF61F3"/>
    <w:rsid w:val="00EF7E72"/>
    <w:rsid w:val="00F06D37"/>
    <w:rsid w:val="00F07B9D"/>
    <w:rsid w:val="00F11586"/>
    <w:rsid w:val="00F1183B"/>
    <w:rsid w:val="00F11C9F"/>
    <w:rsid w:val="00F12263"/>
    <w:rsid w:val="00F1409D"/>
    <w:rsid w:val="00F14214"/>
    <w:rsid w:val="00F157A9"/>
    <w:rsid w:val="00F171B0"/>
    <w:rsid w:val="00F24B77"/>
    <w:rsid w:val="00F25B6E"/>
    <w:rsid w:val="00F25BB6"/>
    <w:rsid w:val="00F26B7E"/>
    <w:rsid w:val="00F27A3B"/>
    <w:rsid w:val="00F33817"/>
    <w:rsid w:val="00F34F0A"/>
    <w:rsid w:val="00F420D5"/>
    <w:rsid w:val="00F43325"/>
    <w:rsid w:val="00F43E75"/>
    <w:rsid w:val="00F44F67"/>
    <w:rsid w:val="00F451EA"/>
    <w:rsid w:val="00F45447"/>
    <w:rsid w:val="00F456C6"/>
    <w:rsid w:val="00F4577B"/>
    <w:rsid w:val="00F46496"/>
    <w:rsid w:val="00F474D0"/>
    <w:rsid w:val="00F50179"/>
    <w:rsid w:val="00F515EE"/>
    <w:rsid w:val="00F51CCE"/>
    <w:rsid w:val="00F56511"/>
    <w:rsid w:val="00F6194E"/>
    <w:rsid w:val="00F623AC"/>
    <w:rsid w:val="00F63073"/>
    <w:rsid w:val="00F6412A"/>
    <w:rsid w:val="00F64312"/>
    <w:rsid w:val="00F65893"/>
    <w:rsid w:val="00F66A4A"/>
    <w:rsid w:val="00F71E22"/>
    <w:rsid w:val="00F72142"/>
    <w:rsid w:val="00F72AE7"/>
    <w:rsid w:val="00F8017C"/>
    <w:rsid w:val="00F81141"/>
    <w:rsid w:val="00F833BA"/>
    <w:rsid w:val="00F84FD0"/>
    <w:rsid w:val="00F859A8"/>
    <w:rsid w:val="00F86D87"/>
    <w:rsid w:val="00F87E36"/>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507"/>
    <w:rsid w:val="00FE3901"/>
    <w:rsid w:val="00FE39D3"/>
    <w:rsid w:val="00FE4BCE"/>
    <w:rsid w:val="00FE54AE"/>
    <w:rsid w:val="00FE576A"/>
    <w:rsid w:val="00FE7E79"/>
    <w:rsid w:val="00FF39E5"/>
    <w:rsid w:val="00FF3E7D"/>
    <w:rsid w:val="00FF5B99"/>
    <w:rsid w:val="00FF730C"/>
    <w:rsid w:val="00FF73F4"/>
    <w:rsid w:val="00FF7CE4"/>
    <w:rsid w:val="00FF7E39"/>
    <w:rsid w:val="010A478A"/>
    <w:rsid w:val="011403A7"/>
    <w:rsid w:val="01194F6B"/>
    <w:rsid w:val="01227446"/>
    <w:rsid w:val="012515C4"/>
    <w:rsid w:val="012769F4"/>
    <w:rsid w:val="012F2443"/>
    <w:rsid w:val="014001AC"/>
    <w:rsid w:val="01401F5A"/>
    <w:rsid w:val="01423F24"/>
    <w:rsid w:val="01480369"/>
    <w:rsid w:val="014D4677"/>
    <w:rsid w:val="015B6D94"/>
    <w:rsid w:val="01610122"/>
    <w:rsid w:val="016245C6"/>
    <w:rsid w:val="01695955"/>
    <w:rsid w:val="016C71F3"/>
    <w:rsid w:val="01802C9E"/>
    <w:rsid w:val="01822573"/>
    <w:rsid w:val="01853181"/>
    <w:rsid w:val="018F2EE2"/>
    <w:rsid w:val="01902D2D"/>
    <w:rsid w:val="0194674A"/>
    <w:rsid w:val="01995B0E"/>
    <w:rsid w:val="01B3097E"/>
    <w:rsid w:val="01D803E5"/>
    <w:rsid w:val="01D84888"/>
    <w:rsid w:val="01DE1773"/>
    <w:rsid w:val="01E274B5"/>
    <w:rsid w:val="01EC20E2"/>
    <w:rsid w:val="01FF0067"/>
    <w:rsid w:val="02072A78"/>
    <w:rsid w:val="020E02AA"/>
    <w:rsid w:val="02145195"/>
    <w:rsid w:val="021653B1"/>
    <w:rsid w:val="02217FDE"/>
    <w:rsid w:val="02247ACE"/>
    <w:rsid w:val="02344079"/>
    <w:rsid w:val="023870D5"/>
    <w:rsid w:val="024141DC"/>
    <w:rsid w:val="025612CA"/>
    <w:rsid w:val="025657AD"/>
    <w:rsid w:val="026C4FD1"/>
    <w:rsid w:val="02781260"/>
    <w:rsid w:val="027A149C"/>
    <w:rsid w:val="02843A2D"/>
    <w:rsid w:val="02873BB9"/>
    <w:rsid w:val="02895B83"/>
    <w:rsid w:val="028D7421"/>
    <w:rsid w:val="029167E5"/>
    <w:rsid w:val="02924A37"/>
    <w:rsid w:val="029B70E4"/>
    <w:rsid w:val="029E162E"/>
    <w:rsid w:val="02A8425B"/>
    <w:rsid w:val="02AB5D23"/>
    <w:rsid w:val="02AE55E9"/>
    <w:rsid w:val="02B96468"/>
    <w:rsid w:val="02BC3862"/>
    <w:rsid w:val="02C40969"/>
    <w:rsid w:val="02D85BF6"/>
    <w:rsid w:val="02EA06AE"/>
    <w:rsid w:val="02ED6112"/>
    <w:rsid w:val="02F0175E"/>
    <w:rsid w:val="02F54FC6"/>
    <w:rsid w:val="02F70D3E"/>
    <w:rsid w:val="02F76F90"/>
    <w:rsid w:val="02FC4FF1"/>
    <w:rsid w:val="03084CFA"/>
    <w:rsid w:val="031211BD"/>
    <w:rsid w:val="031C07A5"/>
    <w:rsid w:val="031C2553"/>
    <w:rsid w:val="03200295"/>
    <w:rsid w:val="032633D2"/>
    <w:rsid w:val="032F04D8"/>
    <w:rsid w:val="033124A2"/>
    <w:rsid w:val="03323B24"/>
    <w:rsid w:val="03327FC8"/>
    <w:rsid w:val="0334789D"/>
    <w:rsid w:val="03391357"/>
    <w:rsid w:val="033C0E47"/>
    <w:rsid w:val="035D17BD"/>
    <w:rsid w:val="035D3297"/>
    <w:rsid w:val="035E4919"/>
    <w:rsid w:val="036208AE"/>
    <w:rsid w:val="0371289F"/>
    <w:rsid w:val="03764359"/>
    <w:rsid w:val="037B196F"/>
    <w:rsid w:val="037E4FBC"/>
    <w:rsid w:val="03830824"/>
    <w:rsid w:val="038500F8"/>
    <w:rsid w:val="038A7E04"/>
    <w:rsid w:val="038C76D9"/>
    <w:rsid w:val="03925EFB"/>
    <w:rsid w:val="039E565E"/>
    <w:rsid w:val="03A82039"/>
    <w:rsid w:val="03CC3F79"/>
    <w:rsid w:val="03D43A0F"/>
    <w:rsid w:val="03D56844"/>
    <w:rsid w:val="03D96696"/>
    <w:rsid w:val="03DD6186"/>
    <w:rsid w:val="03EF5EB9"/>
    <w:rsid w:val="03F82FC0"/>
    <w:rsid w:val="03FF0379"/>
    <w:rsid w:val="0405748B"/>
    <w:rsid w:val="040C6A6B"/>
    <w:rsid w:val="040F20B8"/>
    <w:rsid w:val="040F7C12"/>
    <w:rsid w:val="041F679F"/>
    <w:rsid w:val="04253689"/>
    <w:rsid w:val="042E0790"/>
    <w:rsid w:val="042F62B6"/>
    <w:rsid w:val="04325CD1"/>
    <w:rsid w:val="043A294C"/>
    <w:rsid w:val="044428ED"/>
    <w:rsid w:val="04463D2B"/>
    <w:rsid w:val="044C330C"/>
    <w:rsid w:val="045F4DED"/>
    <w:rsid w:val="04640655"/>
    <w:rsid w:val="046E3282"/>
    <w:rsid w:val="046E5030"/>
    <w:rsid w:val="04714B20"/>
    <w:rsid w:val="04722D72"/>
    <w:rsid w:val="04754611"/>
    <w:rsid w:val="047C6844"/>
    <w:rsid w:val="0482288A"/>
    <w:rsid w:val="04823571"/>
    <w:rsid w:val="0490144A"/>
    <w:rsid w:val="049251C3"/>
    <w:rsid w:val="049525BD"/>
    <w:rsid w:val="049F343C"/>
    <w:rsid w:val="04A10F62"/>
    <w:rsid w:val="04A3483A"/>
    <w:rsid w:val="04BD38C2"/>
    <w:rsid w:val="04C335CE"/>
    <w:rsid w:val="04C35BB6"/>
    <w:rsid w:val="04C64E6C"/>
    <w:rsid w:val="04CD1410"/>
    <w:rsid w:val="04D26887"/>
    <w:rsid w:val="04D56F5C"/>
    <w:rsid w:val="04E11CA6"/>
    <w:rsid w:val="04E90B5B"/>
    <w:rsid w:val="04F75026"/>
    <w:rsid w:val="05080FE1"/>
    <w:rsid w:val="05143E2A"/>
    <w:rsid w:val="051931EE"/>
    <w:rsid w:val="052D4EEB"/>
    <w:rsid w:val="052F2A11"/>
    <w:rsid w:val="05355B4E"/>
    <w:rsid w:val="053578FC"/>
    <w:rsid w:val="053973EC"/>
    <w:rsid w:val="053A4F12"/>
    <w:rsid w:val="053E4A03"/>
    <w:rsid w:val="054364BD"/>
    <w:rsid w:val="05467D5B"/>
    <w:rsid w:val="05502988"/>
    <w:rsid w:val="055F080E"/>
    <w:rsid w:val="05616943"/>
    <w:rsid w:val="056D52E8"/>
    <w:rsid w:val="05746676"/>
    <w:rsid w:val="0591547A"/>
    <w:rsid w:val="05922FA0"/>
    <w:rsid w:val="0593613D"/>
    <w:rsid w:val="05946D18"/>
    <w:rsid w:val="05A86320"/>
    <w:rsid w:val="05AF5900"/>
    <w:rsid w:val="05B13426"/>
    <w:rsid w:val="05C14031"/>
    <w:rsid w:val="05C55124"/>
    <w:rsid w:val="05C70E9C"/>
    <w:rsid w:val="05CF1AFF"/>
    <w:rsid w:val="05D42645"/>
    <w:rsid w:val="05D76C05"/>
    <w:rsid w:val="05D90BCF"/>
    <w:rsid w:val="05D9472B"/>
    <w:rsid w:val="05E05ABA"/>
    <w:rsid w:val="05E7509A"/>
    <w:rsid w:val="05E80E12"/>
    <w:rsid w:val="05EA06E6"/>
    <w:rsid w:val="05EC445F"/>
    <w:rsid w:val="05F31C91"/>
    <w:rsid w:val="05F9301F"/>
    <w:rsid w:val="060A2B37"/>
    <w:rsid w:val="060D2627"/>
    <w:rsid w:val="0611771C"/>
    <w:rsid w:val="062C0CFF"/>
    <w:rsid w:val="062F6A41"/>
    <w:rsid w:val="06345E06"/>
    <w:rsid w:val="063A78C0"/>
    <w:rsid w:val="063D4CBA"/>
    <w:rsid w:val="064047AA"/>
    <w:rsid w:val="06456265"/>
    <w:rsid w:val="06471FDD"/>
    <w:rsid w:val="064E035C"/>
    <w:rsid w:val="06565D7C"/>
    <w:rsid w:val="065A3ABE"/>
    <w:rsid w:val="0661309E"/>
    <w:rsid w:val="066761DB"/>
    <w:rsid w:val="067F52D3"/>
    <w:rsid w:val="06824DC3"/>
    <w:rsid w:val="0688128A"/>
    <w:rsid w:val="068E19BA"/>
    <w:rsid w:val="0696086E"/>
    <w:rsid w:val="06A87133"/>
    <w:rsid w:val="06AC0092"/>
    <w:rsid w:val="06B01930"/>
    <w:rsid w:val="06B331CE"/>
    <w:rsid w:val="06C54CB0"/>
    <w:rsid w:val="06CB676A"/>
    <w:rsid w:val="06D03D80"/>
    <w:rsid w:val="06D373CC"/>
    <w:rsid w:val="06D7510F"/>
    <w:rsid w:val="06DA075B"/>
    <w:rsid w:val="06E24753"/>
    <w:rsid w:val="06E45A7E"/>
    <w:rsid w:val="06EA5A5A"/>
    <w:rsid w:val="06EB59F9"/>
    <w:rsid w:val="06EE2458"/>
    <w:rsid w:val="06FD08ED"/>
    <w:rsid w:val="07027CB2"/>
    <w:rsid w:val="070558A4"/>
    <w:rsid w:val="070677A2"/>
    <w:rsid w:val="070E48A8"/>
    <w:rsid w:val="071335FE"/>
    <w:rsid w:val="071579E5"/>
    <w:rsid w:val="07177C01"/>
    <w:rsid w:val="07195909"/>
    <w:rsid w:val="07222102"/>
    <w:rsid w:val="07247C28"/>
    <w:rsid w:val="072D4D2F"/>
    <w:rsid w:val="0733430F"/>
    <w:rsid w:val="073D0CEA"/>
    <w:rsid w:val="07585B24"/>
    <w:rsid w:val="075873F6"/>
    <w:rsid w:val="075A7AEE"/>
    <w:rsid w:val="076A5F83"/>
    <w:rsid w:val="076B5857"/>
    <w:rsid w:val="077566D6"/>
    <w:rsid w:val="0777244E"/>
    <w:rsid w:val="0781507A"/>
    <w:rsid w:val="07852DBD"/>
    <w:rsid w:val="07972AF0"/>
    <w:rsid w:val="0797489E"/>
    <w:rsid w:val="079A613C"/>
    <w:rsid w:val="079C1EB4"/>
    <w:rsid w:val="07A5520D"/>
    <w:rsid w:val="07AD5E6F"/>
    <w:rsid w:val="07C05BA3"/>
    <w:rsid w:val="07CA6A21"/>
    <w:rsid w:val="07CB4548"/>
    <w:rsid w:val="07CC279A"/>
    <w:rsid w:val="07D57174"/>
    <w:rsid w:val="07E5385B"/>
    <w:rsid w:val="07E8334B"/>
    <w:rsid w:val="07F97307"/>
    <w:rsid w:val="07FB4E95"/>
    <w:rsid w:val="08057A5A"/>
    <w:rsid w:val="080F6B2A"/>
    <w:rsid w:val="081163FE"/>
    <w:rsid w:val="08145EEF"/>
    <w:rsid w:val="08183C31"/>
    <w:rsid w:val="08202AE5"/>
    <w:rsid w:val="0822060B"/>
    <w:rsid w:val="085207C5"/>
    <w:rsid w:val="085E53BC"/>
    <w:rsid w:val="08623F07"/>
    <w:rsid w:val="086A3D60"/>
    <w:rsid w:val="086C5D2B"/>
    <w:rsid w:val="086C6AA6"/>
    <w:rsid w:val="087D1CE6"/>
    <w:rsid w:val="08844E22"/>
    <w:rsid w:val="088C6F74"/>
    <w:rsid w:val="088F37C7"/>
    <w:rsid w:val="08940DDD"/>
    <w:rsid w:val="089B6610"/>
    <w:rsid w:val="08A47272"/>
    <w:rsid w:val="08A9216C"/>
    <w:rsid w:val="08A94889"/>
    <w:rsid w:val="08AC6127"/>
    <w:rsid w:val="08B03E69"/>
    <w:rsid w:val="08B5322E"/>
    <w:rsid w:val="08B651F8"/>
    <w:rsid w:val="08D00BA0"/>
    <w:rsid w:val="08D127E0"/>
    <w:rsid w:val="08D4742C"/>
    <w:rsid w:val="08E43B13"/>
    <w:rsid w:val="08F31FA8"/>
    <w:rsid w:val="08F8136C"/>
    <w:rsid w:val="09016473"/>
    <w:rsid w:val="09095327"/>
    <w:rsid w:val="090E0B90"/>
    <w:rsid w:val="090E293E"/>
    <w:rsid w:val="091C14FF"/>
    <w:rsid w:val="091E5277"/>
    <w:rsid w:val="0923288D"/>
    <w:rsid w:val="09246D8D"/>
    <w:rsid w:val="09281493"/>
    <w:rsid w:val="093323A4"/>
    <w:rsid w:val="0946657C"/>
    <w:rsid w:val="094C3466"/>
    <w:rsid w:val="094E71DE"/>
    <w:rsid w:val="0950410B"/>
    <w:rsid w:val="095A2027"/>
    <w:rsid w:val="096535C8"/>
    <w:rsid w:val="096609CC"/>
    <w:rsid w:val="096C2CFD"/>
    <w:rsid w:val="096D3B08"/>
    <w:rsid w:val="097C3D4B"/>
    <w:rsid w:val="097D1872"/>
    <w:rsid w:val="098D7D07"/>
    <w:rsid w:val="098E04CC"/>
    <w:rsid w:val="099077F7"/>
    <w:rsid w:val="09932EAE"/>
    <w:rsid w:val="099512B1"/>
    <w:rsid w:val="09BA1E4A"/>
    <w:rsid w:val="09BC4A90"/>
    <w:rsid w:val="09BE4364"/>
    <w:rsid w:val="09C474A0"/>
    <w:rsid w:val="09C556F2"/>
    <w:rsid w:val="09C86F91"/>
    <w:rsid w:val="09CF031F"/>
    <w:rsid w:val="09CF47C3"/>
    <w:rsid w:val="09D62F8A"/>
    <w:rsid w:val="09D65B51"/>
    <w:rsid w:val="09EB2C7F"/>
    <w:rsid w:val="09ED69F7"/>
    <w:rsid w:val="09F4422A"/>
    <w:rsid w:val="09FC3D61"/>
    <w:rsid w:val="0A140428"/>
    <w:rsid w:val="0A1C72DC"/>
    <w:rsid w:val="0A3208AE"/>
    <w:rsid w:val="0A374116"/>
    <w:rsid w:val="0A4505E1"/>
    <w:rsid w:val="0A454A85"/>
    <w:rsid w:val="0A546A76"/>
    <w:rsid w:val="0A5922DF"/>
    <w:rsid w:val="0A622F41"/>
    <w:rsid w:val="0A6273E5"/>
    <w:rsid w:val="0A652A31"/>
    <w:rsid w:val="0A656ED5"/>
    <w:rsid w:val="0A682522"/>
    <w:rsid w:val="0A762E91"/>
    <w:rsid w:val="0A786C09"/>
    <w:rsid w:val="0A7A46D0"/>
    <w:rsid w:val="0A8530D4"/>
    <w:rsid w:val="0A8665C2"/>
    <w:rsid w:val="0A894972"/>
    <w:rsid w:val="0A99092D"/>
    <w:rsid w:val="0A9D337F"/>
    <w:rsid w:val="0AA30A0F"/>
    <w:rsid w:val="0AA417AC"/>
    <w:rsid w:val="0AAC0660"/>
    <w:rsid w:val="0AAC240E"/>
    <w:rsid w:val="0AAD02CE"/>
    <w:rsid w:val="0AAE6186"/>
    <w:rsid w:val="0AB13EC9"/>
    <w:rsid w:val="0AB43B29"/>
    <w:rsid w:val="0AB6328D"/>
    <w:rsid w:val="0AB67731"/>
    <w:rsid w:val="0ABE2142"/>
    <w:rsid w:val="0ABF2570"/>
    <w:rsid w:val="0AC57974"/>
    <w:rsid w:val="0AC7549A"/>
    <w:rsid w:val="0AD96F7B"/>
    <w:rsid w:val="0AE24082"/>
    <w:rsid w:val="0AEF1EE3"/>
    <w:rsid w:val="0AFA761E"/>
    <w:rsid w:val="0AFD0EBC"/>
    <w:rsid w:val="0AFF2E86"/>
    <w:rsid w:val="0B097861"/>
    <w:rsid w:val="0B1306DF"/>
    <w:rsid w:val="0B154457"/>
    <w:rsid w:val="0B1F7084"/>
    <w:rsid w:val="0B2226D0"/>
    <w:rsid w:val="0B266665"/>
    <w:rsid w:val="0B291CB1"/>
    <w:rsid w:val="0B293A5F"/>
    <w:rsid w:val="0B2E5519"/>
    <w:rsid w:val="0B3218B5"/>
    <w:rsid w:val="0B3E7143"/>
    <w:rsid w:val="0B4765DB"/>
    <w:rsid w:val="0B4C599F"/>
    <w:rsid w:val="0B5331D2"/>
    <w:rsid w:val="0B582596"/>
    <w:rsid w:val="0B61769D"/>
    <w:rsid w:val="0B666A61"/>
    <w:rsid w:val="0B7218AA"/>
    <w:rsid w:val="0B792C38"/>
    <w:rsid w:val="0B7A2ED7"/>
    <w:rsid w:val="0B7A42BB"/>
    <w:rsid w:val="0B8D66E4"/>
    <w:rsid w:val="0B8E7D66"/>
    <w:rsid w:val="0B9335CE"/>
    <w:rsid w:val="0B9F1F73"/>
    <w:rsid w:val="0BAD4690"/>
    <w:rsid w:val="0BB73C35"/>
    <w:rsid w:val="0BB84DE3"/>
    <w:rsid w:val="0BBE124B"/>
    <w:rsid w:val="0BC35C62"/>
    <w:rsid w:val="0BC639A4"/>
    <w:rsid w:val="0BCD61ED"/>
    <w:rsid w:val="0BD04822"/>
    <w:rsid w:val="0BD7795F"/>
    <w:rsid w:val="0BD87233"/>
    <w:rsid w:val="0BDE6F3F"/>
    <w:rsid w:val="0BDF6813"/>
    <w:rsid w:val="0C006EB6"/>
    <w:rsid w:val="0C0A3890"/>
    <w:rsid w:val="0C131813"/>
    <w:rsid w:val="0C142961"/>
    <w:rsid w:val="0C215C56"/>
    <w:rsid w:val="0C2B3807"/>
    <w:rsid w:val="0C4009DF"/>
    <w:rsid w:val="0C420D90"/>
    <w:rsid w:val="0C430B50"/>
    <w:rsid w:val="0C4A095C"/>
    <w:rsid w:val="0C524BC1"/>
    <w:rsid w:val="0C550884"/>
    <w:rsid w:val="0C5B40EC"/>
    <w:rsid w:val="0C5C7E64"/>
    <w:rsid w:val="0C5E598A"/>
    <w:rsid w:val="0C635D0F"/>
    <w:rsid w:val="0C662A91"/>
    <w:rsid w:val="0C665DD1"/>
    <w:rsid w:val="0C6A07D3"/>
    <w:rsid w:val="0C6A432F"/>
    <w:rsid w:val="0C6E02C3"/>
    <w:rsid w:val="0C801DA5"/>
    <w:rsid w:val="0C8E44C1"/>
    <w:rsid w:val="0C931AD8"/>
    <w:rsid w:val="0C9E222B"/>
    <w:rsid w:val="0CAA6E21"/>
    <w:rsid w:val="0CB657C6"/>
    <w:rsid w:val="0CB832EC"/>
    <w:rsid w:val="0CCE789E"/>
    <w:rsid w:val="0CD45C4C"/>
    <w:rsid w:val="0CDE6441"/>
    <w:rsid w:val="0CE02843"/>
    <w:rsid w:val="0CE40585"/>
    <w:rsid w:val="0CE438B4"/>
    <w:rsid w:val="0CE71E24"/>
    <w:rsid w:val="0CFF0F1B"/>
    <w:rsid w:val="0D044784"/>
    <w:rsid w:val="0D054058"/>
    <w:rsid w:val="0D05510F"/>
    <w:rsid w:val="0D091D9A"/>
    <w:rsid w:val="0D0A78C0"/>
    <w:rsid w:val="0D0E5602"/>
    <w:rsid w:val="0D1150F2"/>
    <w:rsid w:val="0D1349C7"/>
    <w:rsid w:val="0D1557C7"/>
    <w:rsid w:val="0D162709"/>
    <w:rsid w:val="0D2E35AF"/>
    <w:rsid w:val="0D352B8F"/>
    <w:rsid w:val="0D366907"/>
    <w:rsid w:val="0D38267F"/>
    <w:rsid w:val="0D3A01A5"/>
    <w:rsid w:val="0D3D5EE8"/>
    <w:rsid w:val="0D411534"/>
    <w:rsid w:val="0D444B80"/>
    <w:rsid w:val="0D4508F8"/>
    <w:rsid w:val="0D466B4A"/>
    <w:rsid w:val="0D474EC2"/>
    <w:rsid w:val="0D4B23B2"/>
    <w:rsid w:val="0D4E2C3A"/>
    <w:rsid w:val="0D5648B3"/>
    <w:rsid w:val="0D646FD0"/>
    <w:rsid w:val="0D7116ED"/>
    <w:rsid w:val="0D7A67F4"/>
    <w:rsid w:val="0D894C89"/>
    <w:rsid w:val="0D8E229F"/>
    <w:rsid w:val="0D941D88"/>
    <w:rsid w:val="0D9755F8"/>
    <w:rsid w:val="0D9A6E96"/>
    <w:rsid w:val="0DA41AC3"/>
    <w:rsid w:val="0DAE2941"/>
    <w:rsid w:val="0DB02216"/>
    <w:rsid w:val="0DB55A7E"/>
    <w:rsid w:val="0DBA12E6"/>
    <w:rsid w:val="0DC3019B"/>
    <w:rsid w:val="0DC61A39"/>
    <w:rsid w:val="0DC65EDD"/>
    <w:rsid w:val="0DD24882"/>
    <w:rsid w:val="0DD423A8"/>
    <w:rsid w:val="0DD51C7C"/>
    <w:rsid w:val="0DD56120"/>
    <w:rsid w:val="0DD57ECE"/>
    <w:rsid w:val="0DD95C10"/>
    <w:rsid w:val="0DE46363"/>
    <w:rsid w:val="0DF0090F"/>
    <w:rsid w:val="0E0013EF"/>
    <w:rsid w:val="0E034A3B"/>
    <w:rsid w:val="0E0B1B42"/>
    <w:rsid w:val="0E0F1632"/>
    <w:rsid w:val="0E1A3B33"/>
    <w:rsid w:val="0E1E7AC7"/>
    <w:rsid w:val="0E1F739B"/>
    <w:rsid w:val="0E230C39"/>
    <w:rsid w:val="0E2B3F92"/>
    <w:rsid w:val="0E2D7D0A"/>
    <w:rsid w:val="0E370B89"/>
    <w:rsid w:val="0E3863F6"/>
    <w:rsid w:val="0E3B2427"/>
    <w:rsid w:val="0E4A08BC"/>
    <w:rsid w:val="0E611762"/>
    <w:rsid w:val="0E6354DA"/>
    <w:rsid w:val="0E665F9C"/>
    <w:rsid w:val="0E6A2D0C"/>
    <w:rsid w:val="0E6F20D1"/>
    <w:rsid w:val="0E76345F"/>
    <w:rsid w:val="0E912047"/>
    <w:rsid w:val="0EA55AF2"/>
    <w:rsid w:val="0EA63619"/>
    <w:rsid w:val="0EA66190"/>
    <w:rsid w:val="0EA87391"/>
    <w:rsid w:val="0EC75A69"/>
    <w:rsid w:val="0ED9579C"/>
    <w:rsid w:val="0ED97170"/>
    <w:rsid w:val="0EE3661B"/>
    <w:rsid w:val="0EE83C31"/>
    <w:rsid w:val="0EEF3211"/>
    <w:rsid w:val="0EF425D6"/>
    <w:rsid w:val="0EFB1BB6"/>
    <w:rsid w:val="0F000F7B"/>
    <w:rsid w:val="0F056591"/>
    <w:rsid w:val="0F0F5662"/>
    <w:rsid w:val="0F106CC4"/>
    <w:rsid w:val="0F130CAE"/>
    <w:rsid w:val="0F1D1B2D"/>
    <w:rsid w:val="0F1E7653"/>
    <w:rsid w:val="0F2033CB"/>
    <w:rsid w:val="0F211A83"/>
    <w:rsid w:val="0F296723"/>
    <w:rsid w:val="0F2A1B00"/>
    <w:rsid w:val="0F2F4DC0"/>
    <w:rsid w:val="0F3550C8"/>
    <w:rsid w:val="0F3B1FB3"/>
    <w:rsid w:val="0F437CC1"/>
    <w:rsid w:val="0F503B6D"/>
    <w:rsid w:val="0F7265E5"/>
    <w:rsid w:val="0F7554C5"/>
    <w:rsid w:val="0F783207"/>
    <w:rsid w:val="0F7C2CF7"/>
    <w:rsid w:val="0F825E34"/>
    <w:rsid w:val="0F854DD0"/>
    <w:rsid w:val="0F933B9D"/>
    <w:rsid w:val="0F94743F"/>
    <w:rsid w:val="0F9811B3"/>
    <w:rsid w:val="0F9B3057"/>
    <w:rsid w:val="0FA062BA"/>
    <w:rsid w:val="0FA364D6"/>
    <w:rsid w:val="0FB26719"/>
    <w:rsid w:val="0FBC30F4"/>
    <w:rsid w:val="0FBD6E6C"/>
    <w:rsid w:val="0FBF4992"/>
    <w:rsid w:val="0FC24482"/>
    <w:rsid w:val="0FC401FA"/>
    <w:rsid w:val="0FC544F1"/>
    <w:rsid w:val="0FC71EE9"/>
    <w:rsid w:val="0FCF669F"/>
    <w:rsid w:val="0FD029EF"/>
    <w:rsid w:val="0FD06B9F"/>
    <w:rsid w:val="0FD91EF8"/>
    <w:rsid w:val="0FDC5544"/>
    <w:rsid w:val="0FEE5277"/>
    <w:rsid w:val="0FEF171B"/>
    <w:rsid w:val="0FF7412C"/>
    <w:rsid w:val="0FFC7994"/>
    <w:rsid w:val="0FFF56D6"/>
    <w:rsid w:val="1001144E"/>
    <w:rsid w:val="100455BA"/>
    <w:rsid w:val="100920B1"/>
    <w:rsid w:val="100F3B6B"/>
    <w:rsid w:val="10246EEB"/>
    <w:rsid w:val="1025513D"/>
    <w:rsid w:val="10321608"/>
    <w:rsid w:val="104444E2"/>
    <w:rsid w:val="104D4694"/>
    <w:rsid w:val="105570A4"/>
    <w:rsid w:val="10567B86"/>
    <w:rsid w:val="105A290D"/>
    <w:rsid w:val="105A46BB"/>
    <w:rsid w:val="105B0B5E"/>
    <w:rsid w:val="105E23FD"/>
    <w:rsid w:val="106C2D6C"/>
    <w:rsid w:val="106D43EE"/>
    <w:rsid w:val="1077526D"/>
    <w:rsid w:val="10790FE5"/>
    <w:rsid w:val="1081433D"/>
    <w:rsid w:val="108A31F2"/>
    <w:rsid w:val="10914580"/>
    <w:rsid w:val="10A047C3"/>
    <w:rsid w:val="10A50CAE"/>
    <w:rsid w:val="10B93AD7"/>
    <w:rsid w:val="10B93DC2"/>
    <w:rsid w:val="10BE733F"/>
    <w:rsid w:val="10DE626E"/>
    <w:rsid w:val="10DE709A"/>
    <w:rsid w:val="10E30B54"/>
    <w:rsid w:val="10E32902"/>
    <w:rsid w:val="10E548CC"/>
    <w:rsid w:val="10F16DCD"/>
    <w:rsid w:val="10F62635"/>
    <w:rsid w:val="10F92125"/>
    <w:rsid w:val="10FD7E68"/>
    <w:rsid w:val="10FE14EA"/>
    <w:rsid w:val="112C24FB"/>
    <w:rsid w:val="112E1DCF"/>
    <w:rsid w:val="1130093A"/>
    <w:rsid w:val="113B273E"/>
    <w:rsid w:val="113F222E"/>
    <w:rsid w:val="11424A39"/>
    <w:rsid w:val="1142587A"/>
    <w:rsid w:val="114A472F"/>
    <w:rsid w:val="114C04A7"/>
    <w:rsid w:val="115D0906"/>
    <w:rsid w:val="11621A79"/>
    <w:rsid w:val="117F262B"/>
    <w:rsid w:val="118045F5"/>
    <w:rsid w:val="118063A3"/>
    <w:rsid w:val="118440E5"/>
    <w:rsid w:val="11877731"/>
    <w:rsid w:val="11895257"/>
    <w:rsid w:val="1191235E"/>
    <w:rsid w:val="119360D6"/>
    <w:rsid w:val="11A71B81"/>
    <w:rsid w:val="11BD3153"/>
    <w:rsid w:val="11C10E95"/>
    <w:rsid w:val="11D337D5"/>
    <w:rsid w:val="11D76C5E"/>
    <w:rsid w:val="11DA1F57"/>
    <w:rsid w:val="11DD1A47"/>
    <w:rsid w:val="11E21E3A"/>
    <w:rsid w:val="11E46932"/>
    <w:rsid w:val="11E4732B"/>
    <w:rsid w:val="11EE155E"/>
    <w:rsid w:val="11F34DC7"/>
    <w:rsid w:val="120E4BA9"/>
    <w:rsid w:val="12135469"/>
    <w:rsid w:val="121D3BF2"/>
    <w:rsid w:val="12244F80"/>
    <w:rsid w:val="122A4C8C"/>
    <w:rsid w:val="122B630F"/>
    <w:rsid w:val="12331667"/>
    <w:rsid w:val="12333415"/>
    <w:rsid w:val="123478B9"/>
    <w:rsid w:val="12353631"/>
    <w:rsid w:val="123A0C48"/>
    <w:rsid w:val="12524C6B"/>
    <w:rsid w:val="12535865"/>
    <w:rsid w:val="12543AB7"/>
    <w:rsid w:val="1255782F"/>
    <w:rsid w:val="125F420A"/>
    <w:rsid w:val="12631F4C"/>
    <w:rsid w:val="12681311"/>
    <w:rsid w:val="12687563"/>
    <w:rsid w:val="126D6927"/>
    <w:rsid w:val="127B23FE"/>
    <w:rsid w:val="127B54E8"/>
    <w:rsid w:val="127C7212"/>
    <w:rsid w:val="12802AFE"/>
    <w:rsid w:val="12810624"/>
    <w:rsid w:val="128D521B"/>
    <w:rsid w:val="12902616"/>
    <w:rsid w:val="12940358"/>
    <w:rsid w:val="12AF0CEE"/>
    <w:rsid w:val="12B74046"/>
    <w:rsid w:val="12B75DF4"/>
    <w:rsid w:val="12C30C3D"/>
    <w:rsid w:val="12C86253"/>
    <w:rsid w:val="12CC5D44"/>
    <w:rsid w:val="12D30A20"/>
    <w:rsid w:val="12D93FBD"/>
    <w:rsid w:val="12E34E3B"/>
    <w:rsid w:val="12E806A4"/>
    <w:rsid w:val="12EA7F78"/>
    <w:rsid w:val="12F175E5"/>
    <w:rsid w:val="12F5094F"/>
    <w:rsid w:val="12F62DC0"/>
    <w:rsid w:val="12FD414F"/>
    <w:rsid w:val="12FD4FD1"/>
    <w:rsid w:val="12FE1C75"/>
    <w:rsid w:val="12FE7EC7"/>
    <w:rsid w:val="130D010A"/>
    <w:rsid w:val="131E5E73"/>
    <w:rsid w:val="132F62D2"/>
    <w:rsid w:val="133B07D3"/>
    <w:rsid w:val="1340228E"/>
    <w:rsid w:val="1340403C"/>
    <w:rsid w:val="13453400"/>
    <w:rsid w:val="134E49AB"/>
    <w:rsid w:val="134E6759"/>
    <w:rsid w:val="13511DA5"/>
    <w:rsid w:val="136441CE"/>
    <w:rsid w:val="137168CF"/>
    <w:rsid w:val="137361BF"/>
    <w:rsid w:val="13750189"/>
    <w:rsid w:val="13785584"/>
    <w:rsid w:val="137F2DB6"/>
    <w:rsid w:val="13806B2E"/>
    <w:rsid w:val="138403CC"/>
    <w:rsid w:val="138F28CD"/>
    <w:rsid w:val="13912BD6"/>
    <w:rsid w:val="139A199E"/>
    <w:rsid w:val="139A7BF0"/>
    <w:rsid w:val="13A618EE"/>
    <w:rsid w:val="13AB6944"/>
    <w:rsid w:val="13AC347F"/>
    <w:rsid w:val="13B3480E"/>
    <w:rsid w:val="13C133CE"/>
    <w:rsid w:val="13C62793"/>
    <w:rsid w:val="13CC3B21"/>
    <w:rsid w:val="13CC58CF"/>
    <w:rsid w:val="13D848ED"/>
    <w:rsid w:val="13D93BF1"/>
    <w:rsid w:val="13DA2F6E"/>
    <w:rsid w:val="13DC1FB6"/>
    <w:rsid w:val="13DD5D2E"/>
    <w:rsid w:val="13F6294C"/>
    <w:rsid w:val="13F77EF1"/>
    <w:rsid w:val="13FB22A7"/>
    <w:rsid w:val="14105FD9"/>
    <w:rsid w:val="14131750"/>
    <w:rsid w:val="14270D58"/>
    <w:rsid w:val="142E658A"/>
    <w:rsid w:val="142F2C24"/>
    <w:rsid w:val="14302626"/>
    <w:rsid w:val="143811B7"/>
    <w:rsid w:val="143846D7"/>
    <w:rsid w:val="143C4803"/>
    <w:rsid w:val="143F42F3"/>
    <w:rsid w:val="14425B91"/>
    <w:rsid w:val="14465682"/>
    <w:rsid w:val="1451195F"/>
    <w:rsid w:val="14524026"/>
    <w:rsid w:val="1462173C"/>
    <w:rsid w:val="14643D5A"/>
    <w:rsid w:val="14667AD2"/>
    <w:rsid w:val="147572D6"/>
    <w:rsid w:val="147C10A3"/>
    <w:rsid w:val="148F4A75"/>
    <w:rsid w:val="14902DA1"/>
    <w:rsid w:val="14952165"/>
    <w:rsid w:val="14973EB4"/>
    <w:rsid w:val="14AA20B4"/>
    <w:rsid w:val="14B20F69"/>
    <w:rsid w:val="14B24AC5"/>
    <w:rsid w:val="14C02123"/>
    <w:rsid w:val="14C30A80"/>
    <w:rsid w:val="14C86476"/>
    <w:rsid w:val="14CF1B1B"/>
    <w:rsid w:val="14D30834"/>
    <w:rsid w:val="14DF1632"/>
    <w:rsid w:val="14E629C1"/>
    <w:rsid w:val="14EB27A2"/>
    <w:rsid w:val="14EB7F7D"/>
    <w:rsid w:val="14F07305"/>
    <w:rsid w:val="14F21366"/>
    <w:rsid w:val="150115A9"/>
    <w:rsid w:val="150247F4"/>
    <w:rsid w:val="15113EE2"/>
    <w:rsid w:val="15145780"/>
    <w:rsid w:val="151632A6"/>
    <w:rsid w:val="151C4634"/>
    <w:rsid w:val="151E12AC"/>
    <w:rsid w:val="151F3D1C"/>
    <w:rsid w:val="15200185"/>
    <w:rsid w:val="15207E98"/>
    <w:rsid w:val="152A7A45"/>
    <w:rsid w:val="153100E0"/>
    <w:rsid w:val="1534372C"/>
    <w:rsid w:val="15344D3E"/>
    <w:rsid w:val="15363948"/>
    <w:rsid w:val="153674A4"/>
    <w:rsid w:val="15396F94"/>
    <w:rsid w:val="154A73F4"/>
    <w:rsid w:val="154D47EE"/>
    <w:rsid w:val="155838BF"/>
    <w:rsid w:val="156A1844"/>
    <w:rsid w:val="156E7814"/>
    <w:rsid w:val="15755A68"/>
    <w:rsid w:val="15791A87"/>
    <w:rsid w:val="157F52EF"/>
    <w:rsid w:val="15826591"/>
    <w:rsid w:val="1585042C"/>
    <w:rsid w:val="158C17BA"/>
    <w:rsid w:val="1594241D"/>
    <w:rsid w:val="15995C85"/>
    <w:rsid w:val="15A765F4"/>
    <w:rsid w:val="15AE1730"/>
    <w:rsid w:val="15BD1974"/>
    <w:rsid w:val="15BD5E17"/>
    <w:rsid w:val="15CA5E3E"/>
    <w:rsid w:val="15CE3B81"/>
    <w:rsid w:val="15D849FF"/>
    <w:rsid w:val="15EA64E1"/>
    <w:rsid w:val="15FF1F8C"/>
    <w:rsid w:val="1606156C"/>
    <w:rsid w:val="16092E0B"/>
    <w:rsid w:val="16117F11"/>
    <w:rsid w:val="16175528"/>
    <w:rsid w:val="161A0B74"/>
    <w:rsid w:val="16265FC9"/>
    <w:rsid w:val="16297009"/>
    <w:rsid w:val="164C2CF7"/>
    <w:rsid w:val="1651030E"/>
    <w:rsid w:val="165247B2"/>
    <w:rsid w:val="16534086"/>
    <w:rsid w:val="16572EB0"/>
    <w:rsid w:val="166C5148"/>
    <w:rsid w:val="16704C38"/>
    <w:rsid w:val="167209B0"/>
    <w:rsid w:val="16753FFC"/>
    <w:rsid w:val="16774218"/>
    <w:rsid w:val="16797F90"/>
    <w:rsid w:val="167B79A2"/>
    <w:rsid w:val="16840FA1"/>
    <w:rsid w:val="16866209"/>
    <w:rsid w:val="168B1A72"/>
    <w:rsid w:val="168D57EA"/>
    <w:rsid w:val="169052DA"/>
    <w:rsid w:val="16933481"/>
    <w:rsid w:val="169528F0"/>
    <w:rsid w:val="1695469E"/>
    <w:rsid w:val="1695644C"/>
    <w:rsid w:val="169C3C7F"/>
    <w:rsid w:val="169D3553"/>
    <w:rsid w:val="169F0DE6"/>
    <w:rsid w:val="16AD3796"/>
    <w:rsid w:val="16B234A2"/>
    <w:rsid w:val="16B74615"/>
    <w:rsid w:val="16BA4105"/>
    <w:rsid w:val="16C17241"/>
    <w:rsid w:val="16C84D3F"/>
    <w:rsid w:val="16CB47E1"/>
    <w:rsid w:val="16CE195E"/>
    <w:rsid w:val="16D451C7"/>
    <w:rsid w:val="16DB08F5"/>
    <w:rsid w:val="16DE7DF3"/>
    <w:rsid w:val="16E3540A"/>
    <w:rsid w:val="16E93C3B"/>
    <w:rsid w:val="16E96798"/>
    <w:rsid w:val="16F77107"/>
    <w:rsid w:val="17017F86"/>
    <w:rsid w:val="1703785A"/>
    <w:rsid w:val="170535D2"/>
    <w:rsid w:val="170830C2"/>
    <w:rsid w:val="17147CB9"/>
    <w:rsid w:val="1715758D"/>
    <w:rsid w:val="17190E2C"/>
    <w:rsid w:val="1720665E"/>
    <w:rsid w:val="172F064F"/>
    <w:rsid w:val="173F405B"/>
    <w:rsid w:val="17471E3D"/>
    <w:rsid w:val="174B1EB0"/>
    <w:rsid w:val="175207E1"/>
    <w:rsid w:val="1752433D"/>
    <w:rsid w:val="17591B70"/>
    <w:rsid w:val="175B1444"/>
    <w:rsid w:val="175C6C41"/>
    <w:rsid w:val="175E7186"/>
    <w:rsid w:val="176127D3"/>
    <w:rsid w:val="176C53FF"/>
    <w:rsid w:val="1776002C"/>
    <w:rsid w:val="177B1AE6"/>
    <w:rsid w:val="177E3384"/>
    <w:rsid w:val="178070FD"/>
    <w:rsid w:val="17836BED"/>
    <w:rsid w:val="17852965"/>
    <w:rsid w:val="17895673"/>
    <w:rsid w:val="178D1819"/>
    <w:rsid w:val="17944956"/>
    <w:rsid w:val="17993B2D"/>
    <w:rsid w:val="17996410"/>
    <w:rsid w:val="17A4103D"/>
    <w:rsid w:val="17A80401"/>
    <w:rsid w:val="17AA4179"/>
    <w:rsid w:val="17AC3E1E"/>
    <w:rsid w:val="17AE2E2B"/>
    <w:rsid w:val="17B46DA6"/>
    <w:rsid w:val="17B57885"/>
    <w:rsid w:val="17B943BD"/>
    <w:rsid w:val="17CE7E68"/>
    <w:rsid w:val="17D2750F"/>
    <w:rsid w:val="17F44D49"/>
    <w:rsid w:val="17F84EE5"/>
    <w:rsid w:val="17FD24FB"/>
    <w:rsid w:val="17FD699F"/>
    <w:rsid w:val="17FF44C5"/>
    <w:rsid w:val="1804388A"/>
    <w:rsid w:val="18090EA0"/>
    <w:rsid w:val="180970F2"/>
    <w:rsid w:val="180B10BC"/>
    <w:rsid w:val="180C6BE2"/>
    <w:rsid w:val="181141F9"/>
    <w:rsid w:val="18147845"/>
    <w:rsid w:val="18267CA4"/>
    <w:rsid w:val="182B52BA"/>
    <w:rsid w:val="183028D1"/>
    <w:rsid w:val="18356139"/>
    <w:rsid w:val="184B14B9"/>
    <w:rsid w:val="18511F7B"/>
    <w:rsid w:val="1853036D"/>
    <w:rsid w:val="185D11EC"/>
    <w:rsid w:val="185F0791"/>
    <w:rsid w:val="186C142F"/>
    <w:rsid w:val="18722EE9"/>
    <w:rsid w:val="18736C61"/>
    <w:rsid w:val="187C78C4"/>
    <w:rsid w:val="187F1162"/>
    <w:rsid w:val="187F3EF0"/>
    <w:rsid w:val="18891FE1"/>
    <w:rsid w:val="188B4D90"/>
    <w:rsid w:val="18925339"/>
    <w:rsid w:val="18950986"/>
    <w:rsid w:val="189746FE"/>
    <w:rsid w:val="18A230A3"/>
    <w:rsid w:val="18AE6937"/>
    <w:rsid w:val="18B0756E"/>
    <w:rsid w:val="18B21538"/>
    <w:rsid w:val="18B55378"/>
    <w:rsid w:val="18B74DA0"/>
    <w:rsid w:val="18B81ABD"/>
    <w:rsid w:val="18C0614A"/>
    <w:rsid w:val="18C1177B"/>
    <w:rsid w:val="18CE20EA"/>
    <w:rsid w:val="18D314AE"/>
    <w:rsid w:val="18DC0363"/>
    <w:rsid w:val="18DF42F7"/>
    <w:rsid w:val="18E112FB"/>
    <w:rsid w:val="18E5190D"/>
    <w:rsid w:val="18E67433"/>
    <w:rsid w:val="18EB4A4A"/>
    <w:rsid w:val="18ED07C2"/>
    <w:rsid w:val="18ED6A14"/>
    <w:rsid w:val="18F27B86"/>
    <w:rsid w:val="18F558C8"/>
    <w:rsid w:val="18FC6C57"/>
    <w:rsid w:val="19033B41"/>
    <w:rsid w:val="190B0C48"/>
    <w:rsid w:val="1911359D"/>
    <w:rsid w:val="19121FD6"/>
    <w:rsid w:val="191E097B"/>
    <w:rsid w:val="192166BD"/>
    <w:rsid w:val="192835A8"/>
    <w:rsid w:val="19397563"/>
    <w:rsid w:val="193D0126"/>
    <w:rsid w:val="194A5C14"/>
    <w:rsid w:val="194D1260"/>
    <w:rsid w:val="19570331"/>
    <w:rsid w:val="195C14A3"/>
    <w:rsid w:val="19622F5E"/>
    <w:rsid w:val="19632832"/>
    <w:rsid w:val="19726F19"/>
    <w:rsid w:val="19831126"/>
    <w:rsid w:val="198A4263"/>
    <w:rsid w:val="1991739F"/>
    <w:rsid w:val="19985B29"/>
    <w:rsid w:val="199C5D44"/>
    <w:rsid w:val="19AB0C84"/>
    <w:rsid w:val="19AC5F87"/>
    <w:rsid w:val="19B337B9"/>
    <w:rsid w:val="19B94568"/>
    <w:rsid w:val="19C37774"/>
    <w:rsid w:val="19C61E08"/>
    <w:rsid w:val="19C82E7E"/>
    <w:rsid w:val="19D21766"/>
    <w:rsid w:val="19D454DE"/>
    <w:rsid w:val="19DE010A"/>
    <w:rsid w:val="19E00326"/>
    <w:rsid w:val="19E971DB"/>
    <w:rsid w:val="19F4792E"/>
    <w:rsid w:val="19F8741E"/>
    <w:rsid w:val="1A023DF9"/>
    <w:rsid w:val="1A147FD0"/>
    <w:rsid w:val="1A1A3838"/>
    <w:rsid w:val="1A200723"/>
    <w:rsid w:val="1A295829"/>
    <w:rsid w:val="1A2C70C8"/>
    <w:rsid w:val="1A3232A2"/>
    <w:rsid w:val="1A383CBF"/>
    <w:rsid w:val="1A4563DB"/>
    <w:rsid w:val="1A473F02"/>
    <w:rsid w:val="1A495ECC"/>
    <w:rsid w:val="1A4A39F2"/>
    <w:rsid w:val="1A4C32C6"/>
    <w:rsid w:val="1A50725A"/>
    <w:rsid w:val="1A5B6C04"/>
    <w:rsid w:val="1A6726F1"/>
    <w:rsid w:val="1A6A7BF0"/>
    <w:rsid w:val="1A6C1BBA"/>
    <w:rsid w:val="1A7647E7"/>
    <w:rsid w:val="1A8213DE"/>
    <w:rsid w:val="1A8567D8"/>
    <w:rsid w:val="1A8C5DB8"/>
    <w:rsid w:val="1A9058A9"/>
    <w:rsid w:val="1A920F65"/>
    <w:rsid w:val="1A94296D"/>
    <w:rsid w:val="1A9829AF"/>
    <w:rsid w:val="1A9B5FFB"/>
    <w:rsid w:val="1AA43102"/>
    <w:rsid w:val="1AA44EB0"/>
    <w:rsid w:val="1AA650CC"/>
    <w:rsid w:val="1AA90718"/>
    <w:rsid w:val="1AB86BAD"/>
    <w:rsid w:val="1ABC669E"/>
    <w:rsid w:val="1AC11F06"/>
    <w:rsid w:val="1AC9700C"/>
    <w:rsid w:val="1ACD26DA"/>
    <w:rsid w:val="1AD0039B"/>
    <w:rsid w:val="1AD43235"/>
    <w:rsid w:val="1ADA6B24"/>
    <w:rsid w:val="1ADF413A"/>
    <w:rsid w:val="1AE14356"/>
    <w:rsid w:val="1AE37CBC"/>
    <w:rsid w:val="1AED21FE"/>
    <w:rsid w:val="1AEE25CF"/>
    <w:rsid w:val="1AF916A0"/>
    <w:rsid w:val="1B072C7A"/>
    <w:rsid w:val="1B0B13D3"/>
    <w:rsid w:val="1B124510"/>
    <w:rsid w:val="1B157B5C"/>
    <w:rsid w:val="1B2304CB"/>
    <w:rsid w:val="1B285AE1"/>
    <w:rsid w:val="1B28788F"/>
    <w:rsid w:val="1B2D1349"/>
    <w:rsid w:val="1B351FAC"/>
    <w:rsid w:val="1B4D5548"/>
    <w:rsid w:val="1B4F12C0"/>
    <w:rsid w:val="1B533537"/>
    <w:rsid w:val="1B5E7755"/>
    <w:rsid w:val="1B6030C3"/>
    <w:rsid w:val="1B662AAD"/>
    <w:rsid w:val="1B723200"/>
    <w:rsid w:val="1B746F78"/>
    <w:rsid w:val="1B7A3E63"/>
    <w:rsid w:val="1B810C2B"/>
    <w:rsid w:val="1B854CE1"/>
    <w:rsid w:val="1B886B5A"/>
    <w:rsid w:val="1B8D003A"/>
    <w:rsid w:val="1B8F5B60"/>
    <w:rsid w:val="1BA23AE5"/>
    <w:rsid w:val="1BA50EE0"/>
    <w:rsid w:val="1BA62EAA"/>
    <w:rsid w:val="1BAA0BEC"/>
    <w:rsid w:val="1BAF6202"/>
    <w:rsid w:val="1BBB0703"/>
    <w:rsid w:val="1BBC447B"/>
    <w:rsid w:val="1BBF631B"/>
    <w:rsid w:val="1BD25A4D"/>
    <w:rsid w:val="1BD47A17"/>
    <w:rsid w:val="1BD83AE2"/>
    <w:rsid w:val="1BDB0DA5"/>
    <w:rsid w:val="1BDD2D6F"/>
    <w:rsid w:val="1BE0460E"/>
    <w:rsid w:val="1BE04D9B"/>
    <w:rsid w:val="1BEA723A"/>
    <w:rsid w:val="1BEF65FF"/>
    <w:rsid w:val="1BF12377"/>
    <w:rsid w:val="1BF63E31"/>
    <w:rsid w:val="1BF7482D"/>
    <w:rsid w:val="1C093B64"/>
    <w:rsid w:val="1C116575"/>
    <w:rsid w:val="1C334356"/>
    <w:rsid w:val="1C424981"/>
    <w:rsid w:val="1C44694B"/>
    <w:rsid w:val="1C454471"/>
    <w:rsid w:val="1C550B58"/>
    <w:rsid w:val="1C556DAA"/>
    <w:rsid w:val="1C625023"/>
    <w:rsid w:val="1C640D9B"/>
    <w:rsid w:val="1C6568C1"/>
    <w:rsid w:val="1C672639"/>
    <w:rsid w:val="1C6B037B"/>
    <w:rsid w:val="1C6B487E"/>
    <w:rsid w:val="1C6E39C8"/>
    <w:rsid w:val="1C6E7E6B"/>
    <w:rsid w:val="1C71170A"/>
    <w:rsid w:val="1C737230"/>
    <w:rsid w:val="1C7B7E93"/>
    <w:rsid w:val="1C7D3C0B"/>
    <w:rsid w:val="1C8036FB"/>
    <w:rsid w:val="1C84143D"/>
    <w:rsid w:val="1C876837"/>
    <w:rsid w:val="1C931680"/>
    <w:rsid w:val="1C9D27BC"/>
    <w:rsid w:val="1CA27B15"/>
    <w:rsid w:val="1CA4563B"/>
    <w:rsid w:val="1CA53161"/>
    <w:rsid w:val="1CB15B83"/>
    <w:rsid w:val="1CB57848"/>
    <w:rsid w:val="1CD35F20"/>
    <w:rsid w:val="1CD557F5"/>
    <w:rsid w:val="1CD67933"/>
    <w:rsid w:val="1CDC3027"/>
    <w:rsid w:val="1CDD6D9F"/>
    <w:rsid w:val="1CE41EDC"/>
    <w:rsid w:val="1CFD2499"/>
    <w:rsid w:val="1CFD4D4B"/>
    <w:rsid w:val="1D0460DA"/>
    <w:rsid w:val="1D126A49"/>
    <w:rsid w:val="1D172C7F"/>
    <w:rsid w:val="1D1A58FD"/>
    <w:rsid w:val="1D2624F4"/>
    <w:rsid w:val="1D266050"/>
    <w:rsid w:val="1D2B7B0B"/>
    <w:rsid w:val="1D303373"/>
    <w:rsid w:val="1D412E8A"/>
    <w:rsid w:val="1D497F91"/>
    <w:rsid w:val="1D4E37F9"/>
    <w:rsid w:val="1D4E55A7"/>
    <w:rsid w:val="1D526E45"/>
    <w:rsid w:val="1D5801D4"/>
    <w:rsid w:val="1D65301C"/>
    <w:rsid w:val="1D682B0D"/>
    <w:rsid w:val="1D7F1C04"/>
    <w:rsid w:val="1D84721B"/>
    <w:rsid w:val="1D85546D"/>
    <w:rsid w:val="1D880AB9"/>
    <w:rsid w:val="1D8D4321"/>
    <w:rsid w:val="1D927B8A"/>
    <w:rsid w:val="1D943902"/>
    <w:rsid w:val="1D975004"/>
    <w:rsid w:val="1D9E652E"/>
    <w:rsid w:val="1DA358F3"/>
    <w:rsid w:val="1DA87977"/>
    <w:rsid w:val="1DAB47A7"/>
    <w:rsid w:val="1DB16262"/>
    <w:rsid w:val="1DB25B36"/>
    <w:rsid w:val="1DB4365C"/>
    <w:rsid w:val="1DC332DD"/>
    <w:rsid w:val="1DD261D8"/>
    <w:rsid w:val="1DD71A40"/>
    <w:rsid w:val="1DDE4B7D"/>
    <w:rsid w:val="1DDF4451"/>
    <w:rsid w:val="1DE2466D"/>
    <w:rsid w:val="1DED4DC0"/>
    <w:rsid w:val="1DEF0B38"/>
    <w:rsid w:val="1E090644"/>
    <w:rsid w:val="1E0A5972"/>
    <w:rsid w:val="1E171E3D"/>
    <w:rsid w:val="1E172175"/>
    <w:rsid w:val="1E234C86"/>
    <w:rsid w:val="1E256308"/>
    <w:rsid w:val="1E29229C"/>
    <w:rsid w:val="1E430E84"/>
    <w:rsid w:val="1E4744D0"/>
    <w:rsid w:val="1E48649A"/>
    <w:rsid w:val="1E4F15D7"/>
    <w:rsid w:val="1E546BED"/>
    <w:rsid w:val="1E560BB7"/>
    <w:rsid w:val="1E59323C"/>
    <w:rsid w:val="1E5B2141"/>
    <w:rsid w:val="1E65493E"/>
    <w:rsid w:val="1E65704C"/>
    <w:rsid w:val="1E7352C5"/>
    <w:rsid w:val="1E8079E2"/>
    <w:rsid w:val="1E8219AC"/>
    <w:rsid w:val="1E85149C"/>
    <w:rsid w:val="1E8E65A3"/>
    <w:rsid w:val="1E90231B"/>
    <w:rsid w:val="1E937715"/>
    <w:rsid w:val="1EB15DEE"/>
    <w:rsid w:val="1EB43E75"/>
    <w:rsid w:val="1EBA7398"/>
    <w:rsid w:val="1EDA17E8"/>
    <w:rsid w:val="1EE514DB"/>
    <w:rsid w:val="1EE7180F"/>
    <w:rsid w:val="1EEF3567"/>
    <w:rsid w:val="1EF34658"/>
    <w:rsid w:val="1EFA3C38"/>
    <w:rsid w:val="1F0423C1"/>
    <w:rsid w:val="1F04701C"/>
    <w:rsid w:val="1F052D36"/>
    <w:rsid w:val="1F1C595D"/>
    <w:rsid w:val="1F26058A"/>
    <w:rsid w:val="1F2B79A5"/>
    <w:rsid w:val="1F2E743E"/>
    <w:rsid w:val="1F3031B6"/>
    <w:rsid w:val="1F3C1B5B"/>
    <w:rsid w:val="1F446C62"/>
    <w:rsid w:val="1F4E188E"/>
    <w:rsid w:val="1F607F6A"/>
    <w:rsid w:val="1F6115C2"/>
    <w:rsid w:val="1F672950"/>
    <w:rsid w:val="1F707A57"/>
    <w:rsid w:val="1F721A21"/>
    <w:rsid w:val="1F7237CF"/>
    <w:rsid w:val="1F743374"/>
    <w:rsid w:val="1F792DAF"/>
    <w:rsid w:val="1F811C64"/>
    <w:rsid w:val="1F817EB6"/>
    <w:rsid w:val="1F9A2ED4"/>
    <w:rsid w:val="1F9C4CF0"/>
    <w:rsid w:val="1FA140B4"/>
    <w:rsid w:val="1FA26223"/>
    <w:rsid w:val="1FA7067E"/>
    <w:rsid w:val="1FA85442"/>
    <w:rsid w:val="1FA871F0"/>
    <w:rsid w:val="1FAF67D1"/>
    <w:rsid w:val="1FB77434"/>
    <w:rsid w:val="1FBC3495"/>
    <w:rsid w:val="1FC47F36"/>
    <w:rsid w:val="1FCD4EA9"/>
    <w:rsid w:val="1FD46237"/>
    <w:rsid w:val="1FD955FC"/>
    <w:rsid w:val="1FD97922"/>
    <w:rsid w:val="1FDC6E9A"/>
    <w:rsid w:val="1FE01FA9"/>
    <w:rsid w:val="1FEE4083"/>
    <w:rsid w:val="1FEF3071"/>
    <w:rsid w:val="1FEF6BCD"/>
    <w:rsid w:val="1FF00B97"/>
    <w:rsid w:val="1FF93EF0"/>
    <w:rsid w:val="1FFB37C4"/>
    <w:rsid w:val="200D34F7"/>
    <w:rsid w:val="20144886"/>
    <w:rsid w:val="201A79C2"/>
    <w:rsid w:val="201C02BF"/>
    <w:rsid w:val="202076CF"/>
    <w:rsid w:val="202251F5"/>
    <w:rsid w:val="20266765"/>
    <w:rsid w:val="20286583"/>
    <w:rsid w:val="202A22FB"/>
    <w:rsid w:val="202B1BD0"/>
    <w:rsid w:val="20322F5E"/>
    <w:rsid w:val="203C5B8B"/>
    <w:rsid w:val="204131A1"/>
    <w:rsid w:val="204607B7"/>
    <w:rsid w:val="204A64FA"/>
    <w:rsid w:val="205E3D53"/>
    <w:rsid w:val="20670E5A"/>
    <w:rsid w:val="206E043A"/>
    <w:rsid w:val="207277FE"/>
    <w:rsid w:val="2080016D"/>
    <w:rsid w:val="208714FC"/>
    <w:rsid w:val="208A0FEC"/>
    <w:rsid w:val="208E4638"/>
    <w:rsid w:val="20915ED7"/>
    <w:rsid w:val="20937EA1"/>
    <w:rsid w:val="20A025BE"/>
    <w:rsid w:val="20AA343C"/>
    <w:rsid w:val="20B3409F"/>
    <w:rsid w:val="20BD6CCC"/>
    <w:rsid w:val="20BE47F2"/>
    <w:rsid w:val="20D44015"/>
    <w:rsid w:val="20D927D9"/>
    <w:rsid w:val="20DB35F6"/>
    <w:rsid w:val="20E701EC"/>
    <w:rsid w:val="20E73D48"/>
    <w:rsid w:val="21004E0A"/>
    <w:rsid w:val="210963B5"/>
    <w:rsid w:val="211014F1"/>
    <w:rsid w:val="21110DC5"/>
    <w:rsid w:val="211663DC"/>
    <w:rsid w:val="211C7E96"/>
    <w:rsid w:val="21240AF9"/>
    <w:rsid w:val="213571AA"/>
    <w:rsid w:val="2136082C"/>
    <w:rsid w:val="213D7E0C"/>
    <w:rsid w:val="21442F49"/>
    <w:rsid w:val="21537630"/>
    <w:rsid w:val="215D225D"/>
    <w:rsid w:val="216C24A0"/>
    <w:rsid w:val="217575A6"/>
    <w:rsid w:val="21815F4B"/>
    <w:rsid w:val="21837F15"/>
    <w:rsid w:val="219534F7"/>
    <w:rsid w:val="219914E7"/>
    <w:rsid w:val="219A525F"/>
    <w:rsid w:val="21B77BBF"/>
    <w:rsid w:val="21B93937"/>
    <w:rsid w:val="21BA320B"/>
    <w:rsid w:val="21BE0F4D"/>
    <w:rsid w:val="21C10A3D"/>
    <w:rsid w:val="21C260D3"/>
    <w:rsid w:val="21C5052E"/>
    <w:rsid w:val="21CF4F08"/>
    <w:rsid w:val="21D166C1"/>
    <w:rsid w:val="21D544E9"/>
    <w:rsid w:val="21EA7F94"/>
    <w:rsid w:val="21ED1832"/>
    <w:rsid w:val="21F04E7F"/>
    <w:rsid w:val="21F506E7"/>
    <w:rsid w:val="21FE134A"/>
    <w:rsid w:val="220B3A67"/>
    <w:rsid w:val="22123047"/>
    <w:rsid w:val="221654F5"/>
    <w:rsid w:val="22230DB0"/>
    <w:rsid w:val="223B6DC1"/>
    <w:rsid w:val="223D50B4"/>
    <w:rsid w:val="223E5BEA"/>
    <w:rsid w:val="22471607"/>
    <w:rsid w:val="22477195"/>
    <w:rsid w:val="225418B2"/>
    <w:rsid w:val="22543660"/>
    <w:rsid w:val="22631AF5"/>
    <w:rsid w:val="226D64CF"/>
    <w:rsid w:val="22723AE6"/>
    <w:rsid w:val="227710FC"/>
    <w:rsid w:val="227930C6"/>
    <w:rsid w:val="228056DE"/>
    <w:rsid w:val="228201CD"/>
    <w:rsid w:val="22873A35"/>
    <w:rsid w:val="228757E3"/>
    <w:rsid w:val="228D6B72"/>
    <w:rsid w:val="22910410"/>
    <w:rsid w:val="22992C61"/>
    <w:rsid w:val="229F1EE1"/>
    <w:rsid w:val="22A46395"/>
    <w:rsid w:val="22AF6AE8"/>
    <w:rsid w:val="22BD28C6"/>
    <w:rsid w:val="22C00CF5"/>
    <w:rsid w:val="22C205C9"/>
    <w:rsid w:val="22C8518E"/>
    <w:rsid w:val="22C95DFC"/>
    <w:rsid w:val="22CC0B48"/>
    <w:rsid w:val="22CC58EC"/>
    <w:rsid w:val="22D87DED"/>
    <w:rsid w:val="22DB168B"/>
    <w:rsid w:val="22E26EBD"/>
    <w:rsid w:val="22E744D4"/>
    <w:rsid w:val="22EA3023"/>
    <w:rsid w:val="22ED031F"/>
    <w:rsid w:val="22F015DA"/>
    <w:rsid w:val="22F04DA9"/>
    <w:rsid w:val="22F62969"/>
    <w:rsid w:val="22F8048F"/>
    <w:rsid w:val="23005595"/>
    <w:rsid w:val="23017EC4"/>
    <w:rsid w:val="2309444A"/>
    <w:rsid w:val="231177A3"/>
    <w:rsid w:val="23130E25"/>
    <w:rsid w:val="23166B67"/>
    <w:rsid w:val="2322375E"/>
    <w:rsid w:val="23244DE0"/>
    <w:rsid w:val="232B0864"/>
    <w:rsid w:val="2331574F"/>
    <w:rsid w:val="233B65CE"/>
    <w:rsid w:val="233D0598"/>
    <w:rsid w:val="233F65E8"/>
    <w:rsid w:val="234644E0"/>
    <w:rsid w:val="23517B9F"/>
    <w:rsid w:val="235654CA"/>
    <w:rsid w:val="23571659"/>
    <w:rsid w:val="23614286"/>
    <w:rsid w:val="236245E6"/>
    <w:rsid w:val="23627FFE"/>
    <w:rsid w:val="23671171"/>
    <w:rsid w:val="23745791"/>
    <w:rsid w:val="23775858"/>
    <w:rsid w:val="238166D6"/>
    <w:rsid w:val="23871813"/>
    <w:rsid w:val="239D4B92"/>
    <w:rsid w:val="239F090A"/>
    <w:rsid w:val="23A128D5"/>
    <w:rsid w:val="23A3664D"/>
    <w:rsid w:val="23A44173"/>
    <w:rsid w:val="23AC3027"/>
    <w:rsid w:val="23AD340A"/>
    <w:rsid w:val="23B26890"/>
    <w:rsid w:val="23B819CC"/>
    <w:rsid w:val="23BC0C97"/>
    <w:rsid w:val="23BC326A"/>
    <w:rsid w:val="23C7755C"/>
    <w:rsid w:val="23CB16FF"/>
    <w:rsid w:val="23D20CE0"/>
    <w:rsid w:val="23D42CAA"/>
    <w:rsid w:val="23D43947"/>
    <w:rsid w:val="23E7405F"/>
    <w:rsid w:val="23E97DD8"/>
    <w:rsid w:val="23F46EA8"/>
    <w:rsid w:val="24066BDB"/>
    <w:rsid w:val="24082954"/>
    <w:rsid w:val="240864B0"/>
    <w:rsid w:val="24092B5E"/>
    <w:rsid w:val="240F3CE2"/>
    <w:rsid w:val="240F5A33"/>
    <w:rsid w:val="240F5A90"/>
    <w:rsid w:val="241E2177"/>
    <w:rsid w:val="24262DDA"/>
    <w:rsid w:val="24264D0C"/>
    <w:rsid w:val="242B03F0"/>
    <w:rsid w:val="242B6ED8"/>
    <w:rsid w:val="24303C58"/>
    <w:rsid w:val="2435126F"/>
    <w:rsid w:val="243948BB"/>
    <w:rsid w:val="244514B2"/>
    <w:rsid w:val="24482D50"/>
    <w:rsid w:val="245B6F27"/>
    <w:rsid w:val="24600383"/>
    <w:rsid w:val="24613E12"/>
    <w:rsid w:val="24635DDC"/>
    <w:rsid w:val="24651B54"/>
    <w:rsid w:val="246B6A3F"/>
    <w:rsid w:val="246C2EE2"/>
    <w:rsid w:val="246D3E2E"/>
    <w:rsid w:val="246F29D3"/>
    <w:rsid w:val="24741D97"/>
    <w:rsid w:val="247B4ED4"/>
    <w:rsid w:val="247E49C4"/>
    <w:rsid w:val="24863878"/>
    <w:rsid w:val="249064A5"/>
    <w:rsid w:val="249661B1"/>
    <w:rsid w:val="24997A50"/>
    <w:rsid w:val="249C309C"/>
    <w:rsid w:val="249E0BC2"/>
    <w:rsid w:val="24A563F4"/>
    <w:rsid w:val="24AC5B5A"/>
    <w:rsid w:val="24B403E6"/>
    <w:rsid w:val="24B623B0"/>
    <w:rsid w:val="24B71C84"/>
    <w:rsid w:val="24BB1774"/>
    <w:rsid w:val="24CD76F9"/>
    <w:rsid w:val="24D80578"/>
    <w:rsid w:val="24E011DB"/>
    <w:rsid w:val="24EA3E07"/>
    <w:rsid w:val="24F627AC"/>
    <w:rsid w:val="2503311B"/>
    <w:rsid w:val="250D7AF6"/>
    <w:rsid w:val="250E4F12"/>
    <w:rsid w:val="25113A8A"/>
    <w:rsid w:val="25140E84"/>
    <w:rsid w:val="251D5F8B"/>
    <w:rsid w:val="25203CCD"/>
    <w:rsid w:val="2527288B"/>
    <w:rsid w:val="25311A36"/>
    <w:rsid w:val="2540611D"/>
    <w:rsid w:val="2551032A"/>
    <w:rsid w:val="25551BC9"/>
    <w:rsid w:val="25622541"/>
    <w:rsid w:val="25697422"/>
    <w:rsid w:val="256C0CC0"/>
    <w:rsid w:val="257177C2"/>
    <w:rsid w:val="25744A40"/>
    <w:rsid w:val="257572AC"/>
    <w:rsid w:val="257D4C7B"/>
    <w:rsid w:val="25873D4C"/>
    <w:rsid w:val="258B55EA"/>
    <w:rsid w:val="25946700"/>
    <w:rsid w:val="25965D3D"/>
    <w:rsid w:val="259F1096"/>
    <w:rsid w:val="259F2E44"/>
    <w:rsid w:val="259F4932"/>
    <w:rsid w:val="25A55F80"/>
    <w:rsid w:val="25A71CF8"/>
    <w:rsid w:val="25AE12D9"/>
    <w:rsid w:val="25AE3087"/>
    <w:rsid w:val="25B975C5"/>
    <w:rsid w:val="25BC1C48"/>
    <w:rsid w:val="25BD7434"/>
    <w:rsid w:val="25C32FD6"/>
    <w:rsid w:val="25C40AFC"/>
    <w:rsid w:val="25C44658"/>
    <w:rsid w:val="25C96113"/>
    <w:rsid w:val="25D80104"/>
    <w:rsid w:val="25DC5E46"/>
    <w:rsid w:val="25EB42DB"/>
    <w:rsid w:val="25EB7E37"/>
    <w:rsid w:val="25EE5B79"/>
    <w:rsid w:val="25F56F08"/>
    <w:rsid w:val="2601765A"/>
    <w:rsid w:val="260814E8"/>
    <w:rsid w:val="260D4251"/>
    <w:rsid w:val="26154EB4"/>
    <w:rsid w:val="26190E48"/>
    <w:rsid w:val="261A696E"/>
    <w:rsid w:val="261D685D"/>
    <w:rsid w:val="261E020C"/>
    <w:rsid w:val="26213859"/>
    <w:rsid w:val="2629095F"/>
    <w:rsid w:val="262B46D7"/>
    <w:rsid w:val="262E5F76"/>
    <w:rsid w:val="26307046"/>
    <w:rsid w:val="26357304"/>
    <w:rsid w:val="263712CE"/>
    <w:rsid w:val="26461511"/>
    <w:rsid w:val="26471865"/>
    <w:rsid w:val="26655E3B"/>
    <w:rsid w:val="26667E05"/>
    <w:rsid w:val="267918E7"/>
    <w:rsid w:val="267C3185"/>
    <w:rsid w:val="267F67D1"/>
    <w:rsid w:val="26804A23"/>
    <w:rsid w:val="26865DB2"/>
    <w:rsid w:val="268E3019"/>
    <w:rsid w:val="269B185D"/>
    <w:rsid w:val="26A1499A"/>
    <w:rsid w:val="26A17E26"/>
    <w:rsid w:val="26A30EAA"/>
    <w:rsid w:val="26AC3A6A"/>
    <w:rsid w:val="26AF70B6"/>
    <w:rsid w:val="26B02E2F"/>
    <w:rsid w:val="26C64400"/>
    <w:rsid w:val="26CD578F"/>
    <w:rsid w:val="26D1527F"/>
    <w:rsid w:val="26D353B8"/>
    <w:rsid w:val="26E33204"/>
    <w:rsid w:val="26F31699"/>
    <w:rsid w:val="26F62F37"/>
    <w:rsid w:val="26F64CE5"/>
    <w:rsid w:val="27005B64"/>
    <w:rsid w:val="27090EBD"/>
    <w:rsid w:val="270D202F"/>
    <w:rsid w:val="271E248E"/>
    <w:rsid w:val="27206206"/>
    <w:rsid w:val="27247AA4"/>
    <w:rsid w:val="2725381D"/>
    <w:rsid w:val="27277595"/>
    <w:rsid w:val="272C0707"/>
    <w:rsid w:val="2734485E"/>
    <w:rsid w:val="273B6B9C"/>
    <w:rsid w:val="274041B2"/>
    <w:rsid w:val="27441EF5"/>
    <w:rsid w:val="27473793"/>
    <w:rsid w:val="274F43F6"/>
    <w:rsid w:val="275354B5"/>
    <w:rsid w:val="275859A0"/>
    <w:rsid w:val="275D6B12"/>
    <w:rsid w:val="27702CEA"/>
    <w:rsid w:val="27787DF0"/>
    <w:rsid w:val="27800A53"/>
    <w:rsid w:val="27814EF7"/>
    <w:rsid w:val="27871DE1"/>
    <w:rsid w:val="27952750"/>
    <w:rsid w:val="279D7857"/>
    <w:rsid w:val="27A2338A"/>
    <w:rsid w:val="27C272BD"/>
    <w:rsid w:val="27C941A8"/>
    <w:rsid w:val="27DA4607"/>
    <w:rsid w:val="27E4630B"/>
    <w:rsid w:val="27EC64F3"/>
    <w:rsid w:val="27EC7E96"/>
    <w:rsid w:val="27FD20A3"/>
    <w:rsid w:val="28017DE6"/>
    <w:rsid w:val="28123A6A"/>
    <w:rsid w:val="28137B19"/>
    <w:rsid w:val="281A6DB2"/>
    <w:rsid w:val="281F201A"/>
    <w:rsid w:val="281F64BE"/>
    <w:rsid w:val="28461C9C"/>
    <w:rsid w:val="285048C9"/>
    <w:rsid w:val="28577A06"/>
    <w:rsid w:val="285B446E"/>
    <w:rsid w:val="285F2D5E"/>
    <w:rsid w:val="28610884"/>
    <w:rsid w:val="28643ED1"/>
    <w:rsid w:val="286647CC"/>
    <w:rsid w:val="28665E2B"/>
    <w:rsid w:val="286B525F"/>
    <w:rsid w:val="287265EE"/>
    <w:rsid w:val="287A1946"/>
    <w:rsid w:val="28884063"/>
    <w:rsid w:val="28994AED"/>
    <w:rsid w:val="28A30E9D"/>
    <w:rsid w:val="28A80261"/>
    <w:rsid w:val="28AB7D51"/>
    <w:rsid w:val="28B57959"/>
    <w:rsid w:val="28C055AB"/>
    <w:rsid w:val="28C17575"/>
    <w:rsid w:val="28C36E49"/>
    <w:rsid w:val="28C657AC"/>
    <w:rsid w:val="28CB3F50"/>
    <w:rsid w:val="28CF3A40"/>
    <w:rsid w:val="28CF4C5E"/>
    <w:rsid w:val="28DA4193"/>
    <w:rsid w:val="28DC0F94"/>
    <w:rsid w:val="28DE1ED5"/>
    <w:rsid w:val="28E079FB"/>
    <w:rsid w:val="28E219C5"/>
    <w:rsid w:val="28E514B5"/>
    <w:rsid w:val="28EA2628"/>
    <w:rsid w:val="28EC45F2"/>
    <w:rsid w:val="28F214DC"/>
    <w:rsid w:val="28F96D0F"/>
    <w:rsid w:val="28FB65E3"/>
    <w:rsid w:val="2900009D"/>
    <w:rsid w:val="2907142C"/>
    <w:rsid w:val="290731DA"/>
    <w:rsid w:val="290D27BA"/>
    <w:rsid w:val="290F02E0"/>
    <w:rsid w:val="29194CBB"/>
    <w:rsid w:val="291D0C4F"/>
    <w:rsid w:val="29286A82"/>
    <w:rsid w:val="292C0E92"/>
    <w:rsid w:val="292D0766"/>
    <w:rsid w:val="292F2731"/>
    <w:rsid w:val="29332221"/>
    <w:rsid w:val="29491A44"/>
    <w:rsid w:val="294C5091"/>
    <w:rsid w:val="2953641F"/>
    <w:rsid w:val="295C2DFA"/>
    <w:rsid w:val="296248B4"/>
    <w:rsid w:val="2964062C"/>
    <w:rsid w:val="29671ECA"/>
    <w:rsid w:val="296B0342"/>
    <w:rsid w:val="296D5007"/>
    <w:rsid w:val="296F6FD1"/>
    <w:rsid w:val="29765BA7"/>
    <w:rsid w:val="29787C34"/>
    <w:rsid w:val="297B3BC8"/>
    <w:rsid w:val="299407E6"/>
    <w:rsid w:val="29945BE6"/>
    <w:rsid w:val="29986528"/>
    <w:rsid w:val="299B7DC6"/>
    <w:rsid w:val="299C3570"/>
    <w:rsid w:val="29A053DC"/>
    <w:rsid w:val="29A70519"/>
    <w:rsid w:val="29B03871"/>
    <w:rsid w:val="29C4731D"/>
    <w:rsid w:val="29C56BF1"/>
    <w:rsid w:val="29C63095"/>
    <w:rsid w:val="29D37560"/>
    <w:rsid w:val="29D60DFE"/>
    <w:rsid w:val="29E61678"/>
    <w:rsid w:val="29E654E5"/>
    <w:rsid w:val="29E96D83"/>
    <w:rsid w:val="29EE439A"/>
    <w:rsid w:val="29EE6148"/>
    <w:rsid w:val="29F6324E"/>
    <w:rsid w:val="29F67F29"/>
    <w:rsid w:val="29FF0355"/>
    <w:rsid w:val="2A04596B"/>
    <w:rsid w:val="2A0C65CE"/>
    <w:rsid w:val="2A135BAE"/>
    <w:rsid w:val="2A1E2CFD"/>
    <w:rsid w:val="2A224043"/>
    <w:rsid w:val="2A336250"/>
    <w:rsid w:val="2A375D41"/>
    <w:rsid w:val="2A377244"/>
    <w:rsid w:val="2A475858"/>
    <w:rsid w:val="2A4B359A"/>
    <w:rsid w:val="2A4C528B"/>
    <w:rsid w:val="2A5C57A7"/>
    <w:rsid w:val="2A5E32CD"/>
    <w:rsid w:val="2A614B6C"/>
    <w:rsid w:val="2A6554C2"/>
    <w:rsid w:val="2A6660C1"/>
    <w:rsid w:val="2A68414C"/>
    <w:rsid w:val="2A6D3510"/>
    <w:rsid w:val="2A73489F"/>
    <w:rsid w:val="2A7E571E"/>
    <w:rsid w:val="2A7F4FF2"/>
    <w:rsid w:val="2A832D34"/>
    <w:rsid w:val="2A862824"/>
    <w:rsid w:val="2A8D770F"/>
    <w:rsid w:val="2A954815"/>
    <w:rsid w:val="2A9C3DF6"/>
    <w:rsid w:val="2A9F38E6"/>
    <w:rsid w:val="2AA36F32"/>
    <w:rsid w:val="2AA902C1"/>
    <w:rsid w:val="2AAE625E"/>
    <w:rsid w:val="2AB54EB7"/>
    <w:rsid w:val="2AB76642"/>
    <w:rsid w:val="2AC1385C"/>
    <w:rsid w:val="2AC62C21"/>
    <w:rsid w:val="2AD90BA6"/>
    <w:rsid w:val="2AD96CF7"/>
    <w:rsid w:val="2ADE10FF"/>
    <w:rsid w:val="2AE35581"/>
    <w:rsid w:val="2AE944D5"/>
    <w:rsid w:val="2AF43C32"/>
    <w:rsid w:val="2AFB3B90"/>
    <w:rsid w:val="2AFC2AE6"/>
    <w:rsid w:val="2B05199B"/>
    <w:rsid w:val="2B0674C1"/>
    <w:rsid w:val="2B083239"/>
    <w:rsid w:val="2B140160"/>
    <w:rsid w:val="2B194FEB"/>
    <w:rsid w:val="2B1B2F6C"/>
    <w:rsid w:val="2B1C4F36"/>
    <w:rsid w:val="2B2067D5"/>
    <w:rsid w:val="2B231E21"/>
    <w:rsid w:val="2B345DDC"/>
    <w:rsid w:val="2B3C1135"/>
    <w:rsid w:val="2B4029D3"/>
    <w:rsid w:val="2B4329C2"/>
    <w:rsid w:val="2B520958"/>
    <w:rsid w:val="2B5621F6"/>
    <w:rsid w:val="2B5E10AB"/>
    <w:rsid w:val="2B717030"/>
    <w:rsid w:val="2B7803BF"/>
    <w:rsid w:val="2B7F799F"/>
    <w:rsid w:val="2B830B12"/>
    <w:rsid w:val="2B870602"/>
    <w:rsid w:val="2B88437A"/>
    <w:rsid w:val="2B8A00F2"/>
    <w:rsid w:val="2B8F395A"/>
    <w:rsid w:val="2B944ACD"/>
    <w:rsid w:val="2B9E76FA"/>
    <w:rsid w:val="2BAD3823"/>
    <w:rsid w:val="2BB313F7"/>
    <w:rsid w:val="2BBD4024"/>
    <w:rsid w:val="2BCC070B"/>
    <w:rsid w:val="2BD15D21"/>
    <w:rsid w:val="2BD870AF"/>
    <w:rsid w:val="2BE47802"/>
    <w:rsid w:val="2BE772F2"/>
    <w:rsid w:val="2BF37A45"/>
    <w:rsid w:val="2BF57C61"/>
    <w:rsid w:val="2BF67536"/>
    <w:rsid w:val="2BFD69A7"/>
    <w:rsid w:val="2BFF63EA"/>
    <w:rsid w:val="2C02237E"/>
    <w:rsid w:val="2C1856FE"/>
    <w:rsid w:val="2C1C3440"/>
    <w:rsid w:val="2C244D24"/>
    <w:rsid w:val="2C275941"/>
    <w:rsid w:val="2C2A71DF"/>
    <w:rsid w:val="2C2D0C58"/>
    <w:rsid w:val="2C2E04E6"/>
    <w:rsid w:val="2C3A38C6"/>
    <w:rsid w:val="2C3D33B6"/>
    <w:rsid w:val="2C3D6F12"/>
    <w:rsid w:val="2C4958B7"/>
    <w:rsid w:val="2C534988"/>
    <w:rsid w:val="2C5801F0"/>
    <w:rsid w:val="2C5C383D"/>
    <w:rsid w:val="2C5F6625"/>
    <w:rsid w:val="2C6941AB"/>
    <w:rsid w:val="2C6B3A80"/>
    <w:rsid w:val="2C6B5640"/>
    <w:rsid w:val="2C6D5A4A"/>
    <w:rsid w:val="2C7C7A3B"/>
    <w:rsid w:val="2C815051"/>
    <w:rsid w:val="2C83526D"/>
    <w:rsid w:val="2C8608B9"/>
    <w:rsid w:val="2C8B4122"/>
    <w:rsid w:val="2C8C39F6"/>
    <w:rsid w:val="2C923702"/>
    <w:rsid w:val="2CA13945"/>
    <w:rsid w:val="2CA174A1"/>
    <w:rsid w:val="2CB74F17"/>
    <w:rsid w:val="2CB909B1"/>
    <w:rsid w:val="2CBE44F7"/>
    <w:rsid w:val="2CCE2260"/>
    <w:rsid w:val="2CD07D87"/>
    <w:rsid w:val="2CDC497D"/>
    <w:rsid w:val="2CE35247"/>
    <w:rsid w:val="2CE43832"/>
    <w:rsid w:val="2CE83322"/>
    <w:rsid w:val="2CEB1DDF"/>
    <w:rsid w:val="2CF00429"/>
    <w:rsid w:val="2CF021D7"/>
    <w:rsid w:val="2CF05352"/>
    <w:rsid w:val="2CF71EF9"/>
    <w:rsid w:val="2CF9108B"/>
    <w:rsid w:val="2CFB12A7"/>
    <w:rsid w:val="2D047A30"/>
    <w:rsid w:val="2D0A14EA"/>
    <w:rsid w:val="2D0A3299"/>
    <w:rsid w:val="2D0A773C"/>
    <w:rsid w:val="2D173C07"/>
    <w:rsid w:val="2D1759B5"/>
    <w:rsid w:val="2D1B54A6"/>
    <w:rsid w:val="2D281971"/>
    <w:rsid w:val="2D2C76B3"/>
    <w:rsid w:val="2D2D1817"/>
    <w:rsid w:val="2D2F0F51"/>
    <w:rsid w:val="2D3227EF"/>
    <w:rsid w:val="2D371BB4"/>
    <w:rsid w:val="2D3C71CA"/>
    <w:rsid w:val="2D3E2F42"/>
    <w:rsid w:val="2D3E73E6"/>
    <w:rsid w:val="2D404F0C"/>
    <w:rsid w:val="2D412A32"/>
    <w:rsid w:val="2D430559"/>
    <w:rsid w:val="2D4367AA"/>
    <w:rsid w:val="2D460049"/>
    <w:rsid w:val="2D4813AB"/>
    <w:rsid w:val="2D4B565F"/>
    <w:rsid w:val="2D4D587B"/>
    <w:rsid w:val="2D522E91"/>
    <w:rsid w:val="2D5B1D46"/>
    <w:rsid w:val="2D5B7F98"/>
    <w:rsid w:val="2D5C786C"/>
    <w:rsid w:val="2D6528D5"/>
    <w:rsid w:val="2D652BC5"/>
    <w:rsid w:val="2D6A2755"/>
    <w:rsid w:val="2D6D75DC"/>
    <w:rsid w:val="2D7050C6"/>
    <w:rsid w:val="2D714B55"/>
    <w:rsid w:val="2D736563"/>
    <w:rsid w:val="2D773818"/>
    <w:rsid w:val="2D7B4196"/>
    <w:rsid w:val="2D92328E"/>
    <w:rsid w:val="2D957504"/>
    <w:rsid w:val="2D9663C0"/>
    <w:rsid w:val="2D9D410D"/>
    <w:rsid w:val="2DA60AE7"/>
    <w:rsid w:val="2DAF3E40"/>
    <w:rsid w:val="2DB15E0A"/>
    <w:rsid w:val="2DB43204"/>
    <w:rsid w:val="2DBB0A37"/>
    <w:rsid w:val="2DBD030B"/>
    <w:rsid w:val="2DC25921"/>
    <w:rsid w:val="2DC31699"/>
    <w:rsid w:val="2DC84F02"/>
    <w:rsid w:val="2DCC49F2"/>
    <w:rsid w:val="2DCE076A"/>
    <w:rsid w:val="2DD438A6"/>
    <w:rsid w:val="2DD62F57"/>
    <w:rsid w:val="2DDD6BFF"/>
    <w:rsid w:val="2DE20886"/>
    <w:rsid w:val="2DE2455B"/>
    <w:rsid w:val="2DE47F8D"/>
    <w:rsid w:val="2DEE1A18"/>
    <w:rsid w:val="2DF87AD5"/>
    <w:rsid w:val="2DFD2DFD"/>
    <w:rsid w:val="2DFD4BAB"/>
    <w:rsid w:val="2E187C37"/>
    <w:rsid w:val="2E1D6FFC"/>
    <w:rsid w:val="2E1E4B22"/>
    <w:rsid w:val="2E2603A8"/>
    <w:rsid w:val="2E334A71"/>
    <w:rsid w:val="2E402CEA"/>
    <w:rsid w:val="2E4722CA"/>
    <w:rsid w:val="2E5047F0"/>
    <w:rsid w:val="2E5B7B24"/>
    <w:rsid w:val="2E690493"/>
    <w:rsid w:val="2E6A1CC8"/>
    <w:rsid w:val="2E700D71"/>
    <w:rsid w:val="2E7D2441"/>
    <w:rsid w:val="2E841CEA"/>
    <w:rsid w:val="2E876B6B"/>
    <w:rsid w:val="2E897AE8"/>
    <w:rsid w:val="2E8B665B"/>
    <w:rsid w:val="2E8C4181"/>
    <w:rsid w:val="2E8C6B0D"/>
    <w:rsid w:val="2E8E1CA7"/>
    <w:rsid w:val="2E9A4AF0"/>
    <w:rsid w:val="2E9D013C"/>
    <w:rsid w:val="2E9D1EEA"/>
    <w:rsid w:val="2EAB0AAB"/>
    <w:rsid w:val="2EB21E3A"/>
    <w:rsid w:val="2EBF6305"/>
    <w:rsid w:val="2EC4391B"/>
    <w:rsid w:val="2ECE6548"/>
    <w:rsid w:val="2ED846BE"/>
    <w:rsid w:val="2EDE1E93"/>
    <w:rsid w:val="2EE57062"/>
    <w:rsid w:val="2F067A90"/>
    <w:rsid w:val="2F0D7070"/>
    <w:rsid w:val="2F124686"/>
    <w:rsid w:val="2F126434"/>
    <w:rsid w:val="2F1321AD"/>
    <w:rsid w:val="2F1523C9"/>
    <w:rsid w:val="2F1A353B"/>
    <w:rsid w:val="2F1C72B3"/>
    <w:rsid w:val="2F1F0B51"/>
    <w:rsid w:val="2F212B1B"/>
    <w:rsid w:val="2F25260C"/>
    <w:rsid w:val="2F266384"/>
    <w:rsid w:val="2F302D5E"/>
    <w:rsid w:val="2F340AA1"/>
    <w:rsid w:val="2F3445FD"/>
    <w:rsid w:val="2F3A39D1"/>
    <w:rsid w:val="2F3A598B"/>
    <w:rsid w:val="2F3E191F"/>
    <w:rsid w:val="2F4131BE"/>
    <w:rsid w:val="2F435673"/>
    <w:rsid w:val="2F4800A8"/>
    <w:rsid w:val="2F57653D"/>
    <w:rsid w:val="2F683877"/>
    <w:rsid w:val="2F7075FF"/>
    <w:rsid w:val="2F805A94"/>
    <w:rsid w:val="2F81180C"/>
    <w:rsid w:val="2F826664"/>
    <w:rsid w:val="2F845C8B"/>
    <w:rsid w:val="2F866E22"/>
    <w:rsid w:val="2F882B9B"/>
    <w:rsid w:val="2F8A6913"/>
    <w:rsid w:val="2F985BB8"/>
    <w:rsid w:val="2FB5218C"/>
    <w:rsid w:val="2FB63264"/>
    <w:rsid w:val="2FB971F8"/>
    <w:rsid w:val="2FBB0F52"/>
    <w:rsid w:val="2FBC3872"/>
    <w:rsid w:val="2FC00586"/>
    <w:rsid w:val="2FC55B9D"/>
    <w:rsid w:val="2FCC29AF"/>
    <w:rsid w:val="2FD47B8E"/>
    <w:rsid w:val="2FE06533"/>
    <w:rsid w:val="2FED6FD7"/>
    <w:rsid w:val="2FF34812"/>
    <w:rsid w:val="2FF87D20"/>
    <w:rsid w:val="300A35B0"/>
    <w:rsid w:val="300C37CC"/>
    <w:rsid w:val="301E705B"/>
    <w:rsid w:val="30226B4B"/>
    <w:rsid w:val="302428C3"/>
    <w:rsid w:val="302838D8"/>
    <w:rsid w:val="30336FAA"/>
    <w:rsid w:val="303845C1"/>
    <w:rsid w:val="3048473A"/>
    <w:rsid w:val="30542A7D"/>
    <w:rsid w:val="305D5DD5"/>
    <w:rsid w:val="30672894"/>
    <w:rsid w:val="30676C54"/>
    <w:rsid w:val="306E1D90"/>
    <w:rsid w:val="3071362F"/>
    <w:rsid w:val="307849BD"/>
    <w:rsid w:val="30837A14"/>
    <w:rsid w:val="308415B4"/>
    <w:rsid w:val="308E2433"/>
    <w:rsid w:val="30901D07"/>
    <w:rsid w:val="30937A49"/>
    <w:rsid w:val="3095556F"/>
    <w:rsid w:val="309612E7"/>
    <w:rsid w:val="309E0D8A"/>
    <w:rsid w:val="30A05CC2"/>
    <w:rsid w:val="30A6777C"/>
    <w:rsid w:val="30AD28D7"/>
    <w:rsid w:val="30AE6631"/>
    <w:rsid w:val="30BA3228"/>
    <w:rsid w:val="30C30C93"/>
    <w:rsid w:val="30C916BD"/>
    <w:rsid w:val="30CB2523"/>
    <w:rsid w:val="30E42053"/>
    <w:rsid w:val="30E67B79"/>
    <w:rsid w:val="30EA411D"/>
    <w:rsid w:val="30ED53AB"/>
    <w:rsid w:val="30F93D50"/>
    <w:rsid w:val="30FC55EE"/>
    <w:rsid w:val="31014858"/>
    <w:rsid w:val="31097D0B"/>
    <w:rsid w:val="310B3A83"/>
    <w:rsid w:val="311C359A"/>
    <w:rsid w:val="311D7312"/>
    <w:rsid w:val="3126266B"/>
    <w:rsid w:val="31344D88"/>
    <w:rsid w:val="313703D4"/>
    <w:rsid w:val="31434FCB"/>
    <w:rsid w:val="31562849"/>
    <w:rsid w:val="315B522B"/>
    <w:rsid w:val="31644F41"/>
    <w:rsid w:val="31750FF9"/>
    <w:rsid w:val="319A0963"/>
    <w:rsid w:val="31A94CC1"/>
    <w:rsid w:val="31B639EF"/>
    <w:rsid w:val="31BE4652"/>
    <w:rsid w:val="31D765FE"/>
    <w:rsid w:val="31DB5204"/>
    <w:rsid w:val="31DF7B2D"/>
    <w:rsid w:val="31E22A36"/>
    <w:rsid w:val="31E24CC1"/>
    <w:rsid w:val="31E64495"/>
    <w:rsid w:val="31E87920"/>
    <w:rsid w:val="31ED3189"/>
    <w:rsid w:val="31F4159B"/>
    <w:rsid w:val="31F6028F"/>
    <w:rsid w:val="3200110E"/>
    <w:rsid w:val="320329AC"/>
    <w:rsid w:val="3203475A"/>
    <w:rsid w:val="320D7387"/>
    <w:rsid w:val="32186458"/>
    <w:rsid w:val="322D17D7"/>
    <w:rsid w:val="323047F2"/>
    <w:rsid w:val="32313075"/>
    <w:rsid w:val="323B45CD"/>
    <w:rsid w:val="323D5EBE"/>
    <w:rsid w:val="324C4353"/>
    <w:rsid w:val="324C6101"/>
    <w:rsid w:val="324E1E79"/>
    <w:rsid w:val="32560D2E"/>
    <w:rsid w:val="325925CC"/>
    <w:rsid w:val="325A081E"/>
    <w:rsid w:val="325D691A"/>
    <w:rsid w:val="326351F9"/>
    <w:rsid w:val="326F3B9E"/>
    <w:rsid w:val="32737B32"/>
    <w:rsid w:val="32892EB1"/>
    <w:rsid w:val="328A320E"/>
    <w:rsid w:val="328F5FEE"/>
    <w:rsid w:val="32931F82"/>
    <w:rsid w:val="32933D30"/>
    <w:rsid w:val="32935ADE"/>
    <w:rsid w:val="32943604"/>
    <w:rsid w:val="329D4BAF"/>
    <w:rsid w:val="329E4DFA"/>
    <w:rsid w:val="32A0644D"/>
    <w:rsid w:val="32B06690"/>
    <w:rsid w:val="32B11FA7"/>
    <w:rsid w:val="32B32C8E"/>
    <w:rsid w:val="32B8177D"/>
    <w:rsid w:val="32BD6FFF"/>
    <w:rsid w:val="32C75788"/>
    <w:rsid w:val="32CC0FF0"/>
    <w:rsid w:val="32CE4D68"/>
    <w:rsid w:val="32D04B8D"/>
    <w:rsid w:val="32DC56D7"/>
    <w:rsid w:val="32E059BF"/>
    <w:rsid w:val="32E0684A"/>
    <w:rsid w:val="32E7407C"/>
    <w:rsid w:val="32EB76C8"/>
    <w:rsid w:val="32F3136D"/>
    <w:rsid w:val="32F3657D"/>
    <w:rsid w:val="33024A12"/>
    <w:rsid w:val="3304078A"/>
    <w:rsid w:val="33054D46"/>
    <w:rsid w:val="33092244"/>
    <w:rsid w:val="33114C55"/>
    <w:rsid w:val="33122EA7"/>
    <w:rsid w:val="33185FE3"/>
    <w:rsid w:val="332C2451"/>
    <w:rsid w:val="332D5F33"/>
    <w:rsid w:val="33323549"/>
    <w:rsid w:val="33356B95"/>
    <w:rsid w:val="33370B5F"/>
    <w:rsid w:val="333746BC"/>
    <w:rsid w:val="3341378C"/>
    <w:rsid w:val="334212B2"/>
    <w:rsid w:val="33425305"/>
    <w:rsid w:val="33520A09"/>
    <w:rsid w:val="335214F5"/>
    <w:rsid w:val="335D1FE1"/>
    <w:rsid w:val="33664FA1"/>
    <w:rsid w:val="336970C8"/>
    <w:rsid w:val="33704071"/>
    <w:rsid w:val="33727DEA"/>
    <w:rsid w:val="33753436"/>
    <w:rsid w:val="33770F5C"/>
    <w:rsid w:val="337A0CE7"/>
    <w:rsid w:val="33811DDB"/>
    <w:rsid w:val="338B0EAB"/>
    <w:rsid w:val="33981726"/>
    <w:rsid w:val="339A10EE"/>
    <w:rsid w:val="33A04957"/>
    <w:rsid w:val="33A06705"/>
    <w:rsid w:val="33A61841"/>
    <w:rsid w:val="33AA1331"/>
    <w:rsid w:val="33AB32FB"/>
    <w:rsid w:val="33C67FF4"/>
    <w:rsid w:val="33D91C17"/>
    <w:rsid w:val="33EB36F8"/>
    <w:rsid w:val="33F03121"/>
    <w:rsid w:val="33F112C3"/>
    <w:rsid w:val="33F702EF"/>
    <w:rsid w:val="33FB393B"/>
    <w:rsid w:val="34030A42"/>
    <w:rsid w:val="34076784"/>
    <w:rsid w:val="34180991"/>
    <w:rsid w:val="34192013"/>
    <w:rsid w:val="342015F4"/>
    <w:rsid w:val="342D3D10"/>
    <w:rsid w:val="34346E4D"/>
    <w:rsid w:val="343D4ACA"/>
    <w:rsid w:val="344352E2"/>
    <w:rsid w:val="344C063B"/>
    <w:rsid w:val="344F012B"/>
    <w:rsid w:val="34582765"/>
    <w:rsid w:val="345968B4"/>
    <w:rsid w:val="345D465C"/>
    <w:rsid w:val="34675474"/>
    <w:rsid w:val="34677222"/>
    <w:rsid w:val="34684D49"/>
    <w:rsid w:val="346C65E7"/>
    <w:rsid w:val="346F224F"/>
    <w:rsid w:val="34761214"/>
    <w:rsid w:val="347B0F20"/>
    <w:rsid w:val="347E631A"/>
    <w:rsid w:val="348317E1"/>
    <w:rsid w:val="34873421"/>
    <w:rsid w:val="348C6C89"/>
    <w:rsid w:val="3491604D"/>
    <w:rsid w:val="34963664"/>
    <w:rsid w:val="34A915E9"/>
    <w:rsid w:val="34B63D06"/>
    <w:rsid w:val="34BA1A48"/>
    <w:rsid w:val="34BF2BBB"/>
    <w:rsid w:val="34CA155F"/>
    <w:rsid w:val="34CA77B1"/>
    <w:rsid w:val="34D10B40"/>
    <w:rsid w:val="34D4418C"/>
    <w:rsid w:val="34D523DE"/>
    <w:rsid w:val="34E7421E"/>
    <w:rsid w:val="34E95E89"/>
    <w:rsid w:val="34EC7728"/>
    <w:rsid w:val="34F14D3E"/>
    <w:rsid w:val="34F275D1"/>
    <w:rsid w:val="34F34F5A"/>
    <w:rsid w:val="350B5E00"/>
    <w:rsid w:val="351112A6"/>
    <w:rsid w:val="351C000D"/>
    <w:rsid w:val="351F3659"/>
    <w:rsid w:val="35284C04"/>
    <w:rsid w:val="352D221A"/>
    <w:rsid w:val="35305866"/>
    <w:rsid w:val="35335357"/>
    <w:rsid w:val="35374E47"/>
    <w:rsid w:val="35411821"/>
    <w:rsid w:val="35415CC5"/>
    <w:rsid w:val="35494B7A"/>
    <w:rsid w:val="355A28E3"/>
    <w:rsid w:val="355E6877"/>
    <w:rsid w:val="35694E5F"/>
    <w:rsid w:val="357065AB"/>
    <w:rsid w:val="35725E7F"/>
    <w:rsid w:val="357674C7"/>
    <w:rsid w:val="35773495"/>
    <w:rsid w:val="35780FBB"/>
    <w:rsid w:val="357F234A"/>
    <w:rsid w:val="358D6599"/>
    <w:rsid w:val="35942299"/>
    <w:rsid w:val="35A61FCC"/>
    <w:rsid w:val="35B50461"/>
    <w:rsid w:val="35BE6633"/>
    <w:rsid w:val="35C30488"/>
    <w:rsid w:val="35C44201"/>
    <w:rsid w:val="35CF32D1"/>
    <w:rsid w:val="35EF44A1"/>
    <w:rsid w:val="35F66AB0"/>
    <w:rsid w:val="35FD74A4"/>
    <w:rsid w:val="35FF60D6"/>
    <w:rsid w:val="361C403D"/>
    <w:rsid w:val="362178A5"/>
    <w:rsid w:val="3623361D"/>
    <w:rsid w:val="36251143"/>
    <w:rsid w:val="36252EF1"/>
    <w:rsid w:val="36266C69"/>
    <w:rsid w:val="36274EBB"/>
    <w:rsid w:val="362F5B1E"/>
    <w:rsid w:val="36372C24"/>
    <w:rsid w:val="3639699D"/>
    <w:rsid w:val="36405F7D"/>
    <w:rsid w:val="36435A6D"/>
    <w:rsid w:val="364634BD"/>
    <w:rsid w:val="3651018A"/>
    <w:rsid w:val="365E4655"/>
    <w:rsid w:val="366367FA"/>
    <w:rsid w:val="36637EBD"/>
    <w:rsid w:val="36657792"/>
    <w:rsid w:val="366A4DA8"/>
    <w:rsid w:val="366C1CEE"/>
    <w:rsid w:val="366D6A69"/>
    <w:rsid w:val="366F0610"/>
    <w:rsid w:val="36767BF1"/>
    <w:rsid w:val="367774C5"/>
    <w:rsid w:val="3680483A"/>
    <w:rsid w:val="36832CE1"/>
    <w:rsid w:val="368D0A96"/>
    <w:rsid w:val="36A22794"/>
    <w:rsid w:val="36A3786B"/>
    <w:rsid w:val="36A4475E"/>
    <w:rsid w:val="36AC3612"/>
    <w:rsid w:val="36AC716F"/>
    <w:rsid w:val="36B10C29"/>
    <w:rsid w:val="36B129D7"/>
    <w:rsid w:val="36B13C9C"/>
    <w:rsid w:val="36B14785"/>
    <w:rsid w:val="36B97ADD"/>
    <w:rsid w:val="36BC13F6"/>
    <w:rsid w:val="36C00E6C"/>
    <w:rsid w:val="36C6779A"/>
    <w:rsid w:val="36C73FA8"/>
    <w:rsid w:val="36D36DF1"/>
    <w:rsid w:val="36DD1A1E"/>
    <w:rsid w:val="36DD23A2"/>
    <w:rsid w:val="36E508D2"/>
    <w:rsid w:val="36EC3A0F"/>
    <w:rsid w:val="36F079A3"/>
    <w:rsid w:val="36F11025"/>
    <w:rsid w:val="36F31241"/>
    <w:rsid w:val="36F54FB9"/>
    <w:rsid w:val="36FD79CA"/>
    <w:rsid w:val="37022309"/>
    <w:rsid w:val="37145C07"/>
    <w:rsid w:val="371511B8"/>
    <w:rsid w:val="372548A1"/>
    <w:rsid w:val="3729447F"/>
    <w:rsid w:val="374B6987"/>
    <w:rsid w:val="37517D16"/>
    <w:rsid w:val="375B2943"/>
    <w:rsid w:val="375F2433"/>
    <w:rsid w:val="37667C65"/>
    <w:rsid w:val="37691503"/>
    <w:rsid w:val="376B0DD8"/>
    <w:rsid w:val="37753A04"/>
    <w:rsid w:val="378620B5"/>
    <w:rsid w:val="37873738"/>
    <w:rsid w:val="378B3228"/>
    <w:rsid w:val="378B76CC"/>
    <w:rsid w:val="3790083E"/>
    <w:rsid w:val="37914DB5"/>
    <w:rsid w:val="379320DC"/>
    <w:rsid w:val="379F4F25"/>
    <w:rsid w:val="37A34A15"/>
    <w:rsid w:val="37A367C3"/>
    <w:rsid w:val="37A60062"/>
    <w:rsid w:val="37A71FAA"/>
    <w:rsid w:val="37A97B52"/>
    <w:rsid w:val="37AB5678"/>
    <w:rsid w:val="37AE5168"/>
    <w:rsid w:val="37B207B5"/>
    <w:rsid w:val="37BA58BB"/>
    <w:rsid w:val="37C60704"/>
    <w:rsid w:val="37C91FA2"/>
    <w:rsid w:val="37D526F5"/>
    <w:rsid w:val="37EB3CC7"/>
    <w:rsid w:val="37F012DD"/>
    <w:rsid w:val="37F30DCD"/>
    <w:rsid w:val="37F67A54"/>
    <w:rsid w:val="3806402E"/>
    <w:rsid w:val="380A05F1"/>
    <w:rsid w:val="380D00E1"/>
    <w:rsid w:val="38211DDE"/>
    <w:rsid w:val="38213B8C"/>
    <w:rsid w:val="38233460"/>
    <w:rsid w:val="3825542A"/>
    <w:rsid w:val="38276C47"/>
    <w:rsid w:val="38286CC9"/>
    <w:rsid w:val="38376F0C"/>
    <w:rsid w:val="383C09C6"/>
    <w:rsid w:val="384635F3"/>
    <w:rsid w:val="384B02F5"/>
    <w:rsid w:val="384F24A7"/>
    <w:rsid w:val="385555E4"/>
    <w:rsid w:val="3857135C"/>
    <w:rsid w:val="38575800"/>
    <w:rsid w:val="385775AE"/>
    <w:rsid w:val="385E6B8E"/>
    <w:rsid w:val="38600A43"/>
    <w:rsid w:val="386012D7"/>
    <w:rsid w:val="3862667F"/>
    <w:rsid w:val="38797524"/>
    <w:rsid w:val="387C0DC3"/>
    <w:rsid w:val="3882287D"/>
    <w:rsid w:val="38887767"/>
    <w:rsid w:val="388A34DF"/>
    <w:rsid w:val="388A7983"/>
    <w:rsid w:val="388E55C8"/>
    <w:rsid w:val="38910D12"/>
    <w:rsid w:val="3891486E"/>
    <w:rsid w:val="3897546B"/>
    <w:rsid w:val="389C3213"/>
    <w:rsid w:val="389D1465"/>
    <w:rsid w:val="389E51DD"/>
    <w:rsid w:val="38A10829"/>
    <w:rsid w:val="38A327F3"/>
    <w:rsid w:val="38A37878"/>
    <w:rsid w:val="38B95B73"/>
    <w:rsid w:val="38C369F1"/>
    <w:rsid w:val="38C8225A"/>
    <w:rsid w:val="38D17360"/>
    <w:rsid w:val="38D2012C"/>
    <w:rsid w:val="38D330D8"/>
    <w:rsid w:val="38D40BFF"/>
    <w:rsid w:val="38DA5CC3"/>
    <w:rsid w:val="38E51BE5"/>
    <w:rsid w:val="38E726E0"/>
    <w:rsid w:val="38EF5A38"/>
    <w:rsid w:val="38F90665"/>
    <w:rsid w:val="38F94009"/>
    <w:rsid w:val="38FD1F03"/>
    <w:rsid w:val="3914724D"/>
    <w:rsid w:val="391F00CC"/>
    <w:rsid w:val="39273424"/>
    <w:rsid w:val="392E6561"/>
    <w:rsid w:val="393022D9"/>
    <w:rsid w:val="393578EF"/>
    <w:rsid w:val="393F251C"/>
    <w:rsid w:val="3949339B"/>
    <w:rsid w:val="394E6C03"/>
    <w:rsid w:val="395064D7"/>
    <w:rsid w:val="39643D30"/>
    <w:rsid w:val="39665CFB"/>
    <w:rsid w:val="396B1563"/>
    <w:rsid w:val="396C52DB"/>
    <w:rsid w:val="396F26D5"/>
    <w:rsid w:val="39754190"/>
    <w:rsid w:val="39755F3E"/>
    <w:rsid w:val="397871A5"/>
    <w:rsid w:val="397877DC"/>
    <w:rsid w:val="397A79F8"/>
    <w:rsid w:val="397B107A"/>
    <w:rsid w:val="3982065B"/>
    <w:rsid w:val="39894DF6"/>
    <w:rsid w:val="398D772B"/>
    <w:rsid w:val="398E6FFF"/>
    <w:rsid w:val="39900FC9"/>
    <w:rsid w:val="399A1E48"/>
    <w:rsid w:val="39A05F49"/>
    <w:rsid w:val="39A9208B"/>
    <w:rsid w:val="39B747A8"/>
    <w:rsid w:val="39BA6046"/>
    <w:rsid w:val="39C3314D"/>
    <w:rsid w:val="39CB2002"/>
    <w:rsid w:val="39E41315"/>
    <w:rsid w:val="39ED01CA"/>
    <w:rsid w:val="39ED1E87"/>
    <w:rsid w:val="39FA4695"/>
    <w:rsid w:val="39FC040D"/>
    <w:rsid w:val="3A0D43C8"/>
    <w:rsid w:val="3A0D6176"/>
    <w:rsid w:val="3A106F28"/>
    <w:rsid w:val="3A287454"/>
    <w:rsid w:val="3A2B2359"/>
    <w:rsid w:val="3A371445"/>
    <w:rsid w:val="3A410516"/>
    <w:rsid w:val="3A47519B"/>
    <w:rsid w:val="3A654204"/>
    <w:rsid w:val="3A6D30B9"/>
    <w:rsid w:val="3A873793"/>
    <w:rsid w:val="3A881BB2"/>
    <w:rsid w:val="3A897FA5"/>
    <w:rsid w:val="3A8B353F"/>
    <w:rsid w:val="3A920D71"/>
    <w:rsid w:val="3A9643BE"/>
    <w:rsid w:val="3A976388"/>
    <w:rsid w:val="3AA928FB"/>
    <w:rsid w:val="3AAF36D1"/>
    <w:rsid w:val="3AB94550"/>
    <w:rsid w:val="3AD44EE6"/>
    <w:rsid w:val="3ADB2718"/>
    <w:rsid w:val="3ADD1FEC"/>
    <w:rsid w:val="3AE50EA1"/>
    <w:rsid w:val="3AE55345"/>
    <w:rsid w:val="3AE70CAD"/>
    <w:rsid w:val="3AE96BE3"/>
    <w:rsid w:val="3AEB77F5"/>
    <w:rsid w:val="3AEC222F"/>
    <w:rsid w:val="3AEC4B0C"/>
    <w:rsid w:val="3AF70BD4"/>
    <w:rsid w:val="3AFD268F"/>
    <w:rsid w:val="3B00217F"/>
    <w:rsid w:val="3B2220F5"/>
    <w:rsid w:val="3B253AFD"/>
    <w:rsid w:val="3B324532"/>
    <w:rsid w:val="3B337E5E"/>
    <w:rsid w:val="3B3C5FAA"/>
    <w:rsid w:val="3B3F16D0"/>
    <w:rsid w:val="3B457B92"/>
    <w:rsid w:val="3B485E21"/>
    <w:rsid w:val="3B4958D4"/>
    <w:rsid w:val="3B4B164C"/>
    <w:rsid w:val="3B547DD5"/>
    <w:rsid w:val="3B567FF1"/>
    <w:rsid w:val="3B5A363D"/>
    <w:rsid w:val="3B5B1163"/>
    <w:rsid w:val="3B6E0E96"/>
    <w:rsid w:val="3B751E21"/>
    <w:rsid w:val="3B7F30A4"/>
    <w:rsid w:val="3B895CD0"/>
    <w:rsid w:val="3B90705F"/>
    <w:rsid w:val="3B954675"/>
    <w:rsid w:val="3BA174BE"/>
    <w:rsid w:val="3BA50630"/>
    <w:rsid w:val="3BA743A8"/>
    <w:rsid w:val="3BA96372"/>
    <w:rsid w:val="3BAE3989"/>
    <w:rsid w:val="3BB0325D"/>
    <w:rsid w:val="3BB777C2"/>
    <w:rsid w:val="3BB84807"/>
    <w:rsid w:val="3BBC42F8"/>
    <w:rsid w:val="3BBE650C"/>
    <w:rsid w:val="3BBF5B96"/>
    <w:rsid w:val="3BC9431F"/>
    <w:rsid w:val="3BCE7B87"/>
    <w:rsid w:val="3BD258C9"/>
    <w:rsid w:val="3BDF1D94"/>
    <w:rsid w:val="3BEC625F"/>
    <w:rsid w:val="3BEE647B"/>
    <w:rsid w:val="3BF03FA1"/>
    <w:rsid w:val="3BF515B8"/>
    <w:rsid w:val="3C011D0B"/>
    <w:rsid w:val="3C137C90"/>
    <w:rsid w:val="3C157564"/>
    <w:rsid w:val="3C177780"/>
    <w:rsid w:val="3C236125"/>
    <w:rsid w:val="3C291261"/>
    <w:rsid w:val="3C2B6D87"/>
    <w:rsid w:val="3C300842"/>
    <w:rsid w:val="3C430575"/>
    <w:rsid w:val="3C493218"/>
    <w:rsid w:val="3C52254E"/>
    <w:rsid w:val="3C574020"/>
    <w:rsid w:val="3C5F6A31"/>
    <w:rsid w:val="3C6329C5"/>
    <w:rsid w:val="3C6F3118"/>
    <w:rsid w:val="3C7626F9"/>
    <w:rsid w:val="3C7E77FF"/>
    <w:rsid w:val="3C8368C4"/>
    <w:rsid w:val="3C850B8E"/>
    <w:rsid w:val="3C8A515F"/>
    <w:rsid w:val="3C8F5568"/>
    <w:rsid w:val="3C9568F7"/>
    <w:rsid w:val="3C963D6A"/>
    <w:rsid w:val="3C990195"/>
    <w:rsid w:val="3CA27965"/>
    <w:rsid w:val="3CA74F18"/>
    <w:rsid w:val="3CAB1C76"/>
    <w:rsid w:val="3CAD3514"/>
    <w:rsid w:val="3CB60D47"/>
    <w:rsid w:val="3CB7686D"/>
    <w:rsid w:val="3CC32A18"/>
    <w:rsid w:val="3CCA65A0"/>
    <w:rsid w:val="3CCC056A"/>
    <w:rsid w:val="3CD15B81"/>
    <w:rsid w:val="3CDE5823"/>
    <w:rsid w:val="3CE60F00"/>
    <w:rsid w:val="3CED6733"/>
    <w:rsid w:val="3CF5326E"/>
    <w:rsid w:val="3CFC7112"/>
    <w:rsid w:val="3D05582A"/>
    <w:rsid w:val="3D0E5556"/>
    <w:rsid w:val="3D141F11"/>
    <w:rsid w:val="3D2C1009"/>
    <w:rsid w:val="3D2E4DC2"/>
    <w:rsid w:val="3D2F5158"/>
    <w:rsid w:val="3D332398"/>
    <w:rsid w:val="3D344362"/>
    <w:rsid w:val="3D3E2AEA"/>
    <w:rsid w:val="3D491BBB"/>
    <w:rsid w:val="3D4E0F7F"/>
    <w:rsid w:val="3D51281E"/>
    <w:rsid w:val="3D567E34"/>
    <w:rsid w:val="3D5D5666"/>
    <w:rsid w:val="3D605157"/>
    <w:rsid w:val="3D620704"/>
    <w:rsid w:val="3D6F7148"/>
    <w:rsid w:val="3D79687D"/>
    <w:rsid w:val="3D85696B"/>
    <w:rsid w:val="3D89645B"/>
    <w:rsid w:val="3D923F2A"/>
    <w:rsid w:val="3D9D1F07"/>
    <w:rsid w:val="3D9D5A63"/>
    <w:rsid w:val="3DA52B6A"/>
    <w:rsid w:val="3DA908AC"/>
    <w:rsid w:val="3DAA0180"/>
    <w:rsid w:val="3DAA06EA"/>
    <w:rsid w:val="3DAE1A1E"/>
    <w:rsid w:val="3DAE32BB"/>
    <w:rsid w:val="3DB80AEF"/>
    <w:rsid w:val="3DBE2C48"/>
    <w:rsid w:val="3DC22A59"/>
    <w:rsid w:val="3DCB25D0"/>
    <w:rsid w:val="3DD27E02"/>
    <w:rsid w:val="3DF633C5"/>
    <w:rsid w:val="3DFB09DB"/>
    <w:rsid w:val="3E012496"/>
    <w:rsid w:val="3E023760"/>
    <w:rsid w:val="3E06185A"/>
    <w:rsid w:val="3E10092B"/>
    <w:rsid w:val="3E1A3557"/>
    <w:rsid w:val="3E23240C"/>
    <w:rsid w:val="3E2A34A4"/>
    <w:rsid w:val="3E2B306F"/>
    <w:rsid w:val="3E3068D7"/>
    <w:rsid w:val="3E32264F"/>
    <w:rsid w:val="3E33045B"/>
    <w:rsid w:val="3E467EA9"/>
    <w:rsid w:val="3E474961"/>
    <w:rsid w:val="3E493DC2"/>
    <w:rsid w:val="3E506F79"/>
    <w:rsid w:val="3E583B1C"/>
    <w:rsid w:val="3E5D51F2"/>
    <w:rsid w:val="3E5E1696"/>
    <w:rsid w:val="3E7013C9"/>
    <w:rsid w:val="3E772758"/>
    <w:rsid w:val="3E7E7642"/>
    <w:rsid w:val="3E817133"/>
    <w:rsid w:val="3E825A87"/>
    <w:rsid w:val="3E8449CE"/>
    <w:rsid w:val="3E854E75"/>
    <w:rsid w:val="3E895FE7"/>
    <w:rsid w:val="3E9E5F37"/>
    <w:rsid w:val="3EA76DCF"/>
    <w:rsid w:val="3EAD617A"/>
    <w:rsid w:val="3EB2553E"/>
    <w:rsid w:val="3EB47508"/>
    <w:rsid w:val="3EB72B54"/>
    <w:rsid w:val="3EDB2CE7"/>
    <w:rsid w:val="3EDB4A95"/>
    <w:rsid w:val="3EE17BD1"/>
    <w:rsid w:val="3EE205DA"/>
    <w:rsid w:val="3EE659E3"/>
    <w:rsid w:val="3EF913BF"/>
    <w:rsid w:val="3EFE69D5"/>
    <w:rsid w:val="3F012022"/>
    <w:rsid w:val="3F0538C0"/>
    <w:rsid w:val="3F0A7128"/>
    <w:rsid w:val="3F0D6C18"/>
    <w:rsid w:val="3F0F2990"/>
    <w:rsid w:val="3F11495A"/>
    <w:rsid w:val="3F18624F"/>
    <w:rsid w:val="3F366CAD"/>
    <w:rsid w:val="3F3F3F38"/>
    <w:rsid w:val="3F4131E9"/>
    <w:rsid w:val="3F43263A"/>
    <w:rsid w:val="3F483BB5"/>
    <w:rsid w:val="3F5C1A7C"/>
    <w:rsid w:val="3F60143E"/>
    <w:rsid w:val="3F6031EC"/>
    <w:rsid w:val="3F656A54"/>
    <w:rsid w:val="3F6820A1"/>
    <w:rsid w:val="3F6E5909"/>
    <w:rsid w:val="3F746C97"/>
    <w:rsid w:val="3F7E18C4"/>
    <w:rsid w:val="3F861DD0"/>
    <w:rsid w:val="3F8F762D"/>
    <w:rsid w:val="3F942E96"/>
    <w:rsid w:val="3F980BD8"/>
    <w:rsid w:val="3F9966FE"/>
    <w:rsid w:val="3F9B2476"/>
    <w:rsid w:val="3F9D1D4A"/>
    <w:rsid w:val="3FA304D7"/>
    <w:rsid w:val="3FAC01DF"/>
    <w:rsid w:val="3FAC383B"/>
    <w:rsid w:val="3FAC4683"/>
    <w:rsid w:val="3FB3156E"/>
    <w:rsid w:val="3FB53538"/>
    <w:rsid w:val="3FB672B0"/>
    <w:rsid w:val="3FB84DD6"/>
    <w:rsid w:val="3FB86B84"/>
    <w:rsid w:val="3FBD23EC"/>
    <w:rsid w:val="3FC4377B"/>
    <w:rsid w:val="3FC7326B"/>
    <w:rsid w:val="3FCA4B09"/>
    <w:rsid w:val="3FCA68B7"/>
    <w:rsid w:val="3FD634AE"/>
    <w:rsid w:val="3FD6525C"/>
    <w:rsid w:val="3FDA2F9E"/>
    <w:rsid w:val="3FDB2873"/>
    <w:rsid w:val="3FE61943"/>
    <w:rsid w:val="3FEC2CD2"/>
    <w:rsid w:val="400022D9"/>
    <w:rsid w:val="400B13AA"/>
    <w:rsid w:val="4013025E"/>
    <w:rsid w:val="401D1615"/>
    <w:rsid w:val="401F4E55"/>
    <w:rsid w:val="40204729"/>
    <w:rsid w:val="40210BCD"/>
    <w:rsid w:val="40297A82"/>
    <w:rsid w:val="402C1320"/>
    <w:rsid w:val="402C30CE"/>
    <w:rsid w:val="40307062"/>
    <w:rsid w:val="40324B88"/>
    <w:rsid w:val="4039240C"/>
    <w:rsid w:val="4041301D"/>
    <w:rsid w:val="404D19C2"/>
    <w:rsid w:val="404D5D77"/>
    <w:rsid w:val="404D701A"/>
    <w:rsid w:val="40520D87"/>
    <w:rsid w:val="405805AB"/>
    <w:rsid w:val="405C1C05"/>
    <w:rsid w:val="405C39B3"/>
    <w:rsid w:val="40632F94"/>
    <w:rsid w:val="407927B7"/>
    <w:rsid w:val="407A652F"/>
    <w:rsid w:val="407E7DCE"/>
    <w:rsid w:val="407F3B46"/>
    <w:rsid w:val="40833636"/>
    <w:rsid w:val="409969B6"/>
    <w:rsid w:val="409F7D44"/>
    <w:rsid w:val="40B01F51"/>
    <w:rsid w:val="40C41559"/>
    <w:rsid w:val="40C81049"/>
    <w:rsid w:val="40CB28E7"/>
    <w:rsid w:val="40DA0D7C"/>
    <w:rsid w:val="40DE086C"/>
    <w:rsid w:val="40E47808"/>
    <w:rsid w:val="40F260C6"/>
    <w:rsid w:val="40F7192E"/>
    <w:rsid w:val="41061B71"/>
    <w:rsid w:val="41126768"/>
    <w:rsid w:val="41165F96"/>
    <w:rsid w:val="41214BFD"/>
    <w:rsid w:val="41272213"/>
    <w:rsid w:val="41322966"/>
    <w:rsid w:val="4136208F"/>
    <w:rsid w:val="41393CF5"/>
    <w:rsid w:val="413C37E5"/>
    <w:rsid w:val="413D1A37"/>
    <w:rsid w:val="41433ED6"/>
    <w:rsid w:val="414A4154"/>
    <w:rsid w:val="41523008"/>
    <w:rsid w:val="41562AF9"/>
    <w:rsid w:val="41614FF9"/>
    <w:rsid w:val="41630D72"/>
    <w:rsid w:val="416615CC"/>
    <w:rsid w:val="416B7C26"/>
    <w:rsid w:val="416E7E42"/>
    <w:rsid w:val="41742F7F"/>
    <w:rsid w:val="41744D2D"/>
    <w:rsid w:val="4182744A"/>
    <w:rsid w:val="41847666"/>
    <w:rsid w:val="418530D3"/>
    <w:rsid w:val="41870F04"/>
    <w:rsid w:val="418807D8"/>
    <w:rsid w:val="41911D83"/>
    <w:rsid w:val="41943621"/>
    <w:rsid w:val="419E5906"/>
    <w:rsid w:val="41A35612"/>
    <w:rsid w:val="41A5138A"/>
    <w:rsid w:val="41A53138"/>
    <w:rsid w:val="41AA2E44"/>
    <w:rsid w:val="41AF7ECF"/>
    <w:rsid w:val="41B40370"/>
    <w:rsid w:val="41BF70A9"/>
    <w:rsid w:val="41C31810"/>
    <w:rsid w:val="41D35EF7"/>
    <w:rsid w:val="41D633E2"/>
    <w:rsid w:val="41D63C39"/>
    <w:rsid w:val="41DA54D8"/>
    <w:rsid w:val="41EF2605"/>
    <w:rsid w:val="41F12821"/>
    <w:rsid w:val="41F36599"/>
    <w:rsid w:val="41F540C0"/>
    <w:rsid w:val="41F9010A"/>
    <w:rsid w:val="41F93484"/>
    <w:rsid w:val="41FF0A9A"/>
    <w:rsid w:val="42051E29"/>
    <w:rsid w:val="42097B6B"/>
    <w:rsid w:val="420E5181"/>
    <w:rsid w:val="420F4A55"/>
    <w:rsid w:val="421107CE"/>
    <w:rsid w:val="42156510"/>
    <w:rsid w:val="421A0D47"/>
    <w:rsid w:val="421A3B26"/>
    <w:rsid w:val="422229DB"/>
    <w:rsid w:val="42291FBB"/>
    <w:rsid w:val="42383FAC"/>
    <w:rsid w:val="42470693"/>
    <w:rsid w:val="424961B9"/>
    <w:rsid w:val="424A586D"/>
    <w:rsid w:val="425132C0"/>
    <w:rsid w:val="4255690C"/>
    <w:rsid w:val="425608D6"/>
    <w:rsid w:val="425D7EB7"/>
    <w:rsid w:val="426C1EA8"/>
    <w:rsid w:val="427D40B5"/>
    <w:rsid w:val="42817701"/>
    <w:rsid w:val="428A15BF"/>
    <w:rsid w:val="428B3BBD"/>
    <w:rsid w:val="428C60A6"/>
    <w:rsid w:val="429A4C67"/>
    <w:rsid w:val="429A76AC"/>
    <w:rsid w:val="429C453B"/>
    <w:rsid w:val="42A67168"/>
    <w:rsid w:val="42A81132"/>
    <w:rsid w:val="42AB29D0"/>
    <w:rsid w:val="42AE52E4"/>
    <w:rsid w:val="42B5384F"/>
    <w:rsid w:val="42B775C7"/>
    <w:rsid w:val="42C83582"/>
    <w:rsid w:val="42D068DB"/>
    <w:rsid w:val="42D9753D"/>
    <w:rsid w:val="42DE2DA6"/>
    <w:rsid w:val="42DE4B54"/>
    <w:rsid w:val="42E06BC9"/>
    <w:rsid w:val="42F36125"/>
    <w:rsid w:val="42F779C3"/>
    <w:rsid w:val="43000F6E"/>
    <w:rsid w:val="43017129"/>
    <w:rsid w:val="430345BA"/>
    <w:rsid w:val="430976F7"/>
    <w:rsid w:val="43097EEE"/>
    <w:rsid w:val="43171E14"/>
    <w:rsid w:val="43175059"/>
    <w:rsid w:val="431A7B56"/>
    <w:rsid w:val="431E31A2"/>
    <w:rsid w:val="4320516C"/>
    <w:rsid w:val="43212C92"/>
    <w:rsid w:val="432307B8"/>
    <w:rsid w:val="43244531"/>
    <w:rsid w:val="43301127"/>
    <w:rsid w:val="43346E69"/>
    <w:rsid w:val="433B01F8"/>
    <w:rsid w:val="4348729D"/>
    <w:rsid w:val="434C41B3"/>
    <w:rsid w:val="434F15AD"/>
    <w:rsid w:val="43505326"/>
    <w:rsid w:val="435272F0"/>
    <w:rsid w:val="436C6603"/>
    <w:rsid w:val="43707776"/>
    <w:rsid w:val="43735EF2"/>
    <w:rsid w:val="43747266"/>
    <w:rsid w:val="437C436D"/>
    <w:rsid w:val="439157DA"/>
    <w:rsid w:val="43943464"/>
    <w:rsid w:val="43947908"/>
    <w:rsid w:val="439873F8"/>
    <w:rsid w:val="439B47F3"/>
    <w:rsid w:val="439C056B"/>
    <w:rsid w:val="439D4A0F"/>
    <w:rsid w:val="43A37B4B"/>
    <w:rsid w:val="43AD0D76"/>
    <w:rsid w:val="43AD2778"/>
    <w:rsid w:val="43C81360"/>
    <w:rsid w:val="43C95804"/>
    <w:rsid w:val="43CA332A"/>
    <w:rsid w:val="43CC70A2"/>
    <w:rsid w:val="43D30430"/>
    <w:rsid w:val="43D321DE"/>
    <w:rsid w:val="43D441A9"/>
    <w:rsid w:val="43DE0B83"/>
    <w:rsid w:val="43E50164"/>
    <w:rsid w:val="43E53CC0"/>
    <w:rsid w:val="43EA577A"/>
    <w:rsid w:val="43EC32A0"/>
    <w:rsid w:val="43F25EF5"/>
    <w:rsid w:val="43FD725B"/>
    <w:rsid w:val="440915D2"/>
    <w:rsid w:val="440B1130"/>
    <w:rsid w:val="440C3942"/>
    <w:rsid w:val="44136A7F"/>
    <w:rsid w:val="4420119C"/>
    <w:rsid w:val="4427077C"/>
    <w:rsid w:val="442C7B41"/>
    <w:rsid w:val="442F13DF"/>
    <w:rsid w:val="44315157"/>
    <w:rsid w:val="4436276D"/>
    <w:rsid w:val="4436451B"/>
    <w:rsid w:val="44384737"/>
    <w:rsid w:val="443F1622"/>
    <w:rsid w:val="44421112"/>
    <w:rsid w:val="44450C02"/>
    <w:rsid w:val="44472BCC"/>
    <w:rsid w:val="444B446B"/>
    <w:rsid w:val="446F7A2D"/>
    <w:rsid w:val="44876281"/>
    <w:rsid w:val="4492209A"/>
    <w:rsid w:val="44935E12"/>
    <w:rsid w:val="449776B0"/>
    <w:rsid w:val="44A074F1"/>
    <w:rsid w:val="44A26055"/>
    <w:rsid w:val="44A45929"/>
    <w:rsid w:val="44A65B45"/>
    <w:rsid w:val="44AB6CB7"/>
    <w:rsid w:val="44BE2E8F"/>
    <w:rsid w:val="44C24001"/>
    <w:rsid w:val="44C4421D"/>
    <w:rsid w:val="44C63AF1"/>
    <w:rsid w:val="44C85ABB"/>
    <w:rsid w:val="44CD30D2"/>
    <w:rsid w:val="44D3620E"/>
    <w:rsid w:val="44DC50C3"/>
    <w:rsid w:val="44DD0E3B"/>
    <w:rsid w:val="44E421C9"/>
    <w:rsid w:val="44EB3558"/>
    <w:rsid w:val="44F20D8A"/>
    <w:rsid w:val="450B5533"/>
    <w:rsid w:val="45184A87"/>
    <w:rsid w:val="45195461"/>
    <w:rsid w:val="451F3201"/>
    <w:rsid w:val="45232CF2"/>
    <w:rsid w:val="452939E9"/>
    <w:rsid w:val="452A22D2"/>
    <w:rsid w:val="452B7DF8"/>
    <w:rsid w:val="452D3B70"/>
    <w:rsid w:val="45322F35"/>
    <w:rsid w:val="45343151"/>
    <w:rsid w:val="453A003B"/>
    <w:rsid w:val="45560475"/>
    <w:rsid w:val="455A06DD"/>
    <w:rsid w:val="45660B86"/>
    <w:rsid w:val="456A4DC4"/>
    <w:rsid w:val="45703A5D"/>
    <w:rsid w:val="45753BF9"/>
    <w:rsid w:val="457572C5"/>
    <w:rsid w:val="4577128F"/>
    <w:rsid w:val="457A48DC"/>
    <w:rsid w:val="457E43CC"/>
    <w:rsid w:val="4582430D"/>
    <w:rsid w:val="458B6AE9"/>
    <w:rsid w:val="458F482B"/>
    <w:rsid w:val="45905890"/>
    <w:rsid w:val="4599791E"/>
    <w:rsid w:val="459B31D0"/>
    <w:rsid w:val="45A73923"/>
    <w:rsid w:val="45B61DB8"/>
    <w:rsid w:val="45B778DE"/>
    <w:rsid w:val="45BE5D79"/>
    <w:rsid w:val="45C269AF"/>
    <w:rsid w:val="45CC3389"/>
    <w:rsid w:val="45CF2E79"/>
    <w:rsid w:val="45D352D1"/>
    <w:rsid w:val="45D71D2E"/>
    <w:rsid w:val="45E2495B"/>
    <w:rsid w:val="45F66092"/>
    <w:rsid w:val="45F75F2C"/>
    <w:rsid w:val="45F91CA4"/>
    <w:rsid w:val="46020B59"/>
    <w:rsid w:val="460A3EB2"/>
    <w:rsid w:val="460A5C60"/>
    <w:rsid w:val="460C3316"/>
    <w:rsid w:val="460D74FE"/>
    <w:rsid w:val="4618037D"/>
    <w:rsid w:val="461865CE"/>
    <w:rsid w:val="461940F5"/>
    <w:rsid w:val="46222FA9"/>
    <w:rsid w:val="46276812"/>
    <w:rsid w:val="46344F12"/>
    <w:rsid w:val="46364CA7"/>
    <w:rsid w:val="463827CD"/>
    <w:rsid w:val="463E3B5B"/>
    <w:rsid w:val="463F1DAD"/>
    <w:rsid w:val="46470C62"/>
    <w:rsid w:val="4654780E"/>
    <w:rsid w:val="46641814"/>
    <w:rsid w:val="466C691A"/>
    <w:rsid w:val="467A1037"/>
    <w:rsid w:val="46893028"/>
    <w:rsid w:val="468974CC"/>
    <w:rsid w:val="46940FC7"/>
    <w:rsid w:val="4699566E"/>
    <w:rsid w:val="46A368AE"/>
    <w:rsid w:val="46A42C1F"/>
    <w:rsid w:val="46A95479"/>
    <w:rsid w:val="46B75DE7"/>
    <w:rsid w:val="46C202E8"/>
    <w:rsid w:val="46C2478C"/>
    <w:rsid w:val="46C329DE"/>
    <w:rsid w:val="46C422B2"/>
    <w:rsid w:val="46CC55A8"/>
    <w:rsid w:val="46CE4EDF"/>
    <w:rsid w:val="46D41860"/>
    <w:rsid w:val="46D544C0"/>
    <w:rsid w:val="46D83FB0"/>
    <w:rsid w:val="46DC75FC"/>
    <w:rsid w:val="46E44703"/>
    <w:rsid w:val="46E93AC7"/>
    <w:rsid w:val="46F30DEA"/>
    <w:rsid w:val="46F32B98"/>
    <w:rsid w:val="46F56910"/>
    <w:rsid w:val="46F81F5C"/>
    <w:rsid w:val="46FF32EA"/>
    <w:rsid w:val="47060B1D"/>
    <w:rsid w:val="470628CB"/>
    <w:rsid w:val="47207061"/>
    <w:rsid w:val="47226FD9"/>
    <w:rsid w:val="47262F6D"/>
    <w:rsid w:val="47280A93"/>
    <w:rsid w:val="47282841"/>
    <w:rsid w:val="472D7E58"/>
    <w:rsid w:val="473A2575"/>
    <w:rsid w:val="474156B1"/>
    <w:rsid w:val="4746716B"/>
    <w:rsid w:val="474B6530"/>
    <w:rsid w:val="475C4CDE"/>
    <w:rsid w:val="47631ACB"/>
    <w:rsid w:val="47665118"/>
    <w:rsid w:val="476B0980"/>
    <w:rsid w:val="476B1849"/>
    <w:rsid w:val="477535AD"/>
    <w:rsid w:val="47881532"/>
    <w:rsid w:val="4791488A"/>
    <w:rsid w:val="479223B1"/>
    <w:rsid w:val="479559FD"/>
    <w:rsid w:val="479954ED"/>
    <w:rsid w:val="4799729B"/>
    <w:rsid w:val="479E48B1"/>
    <w:rsid w:val="47A125F4"/>
    <w:rsid w:val="47A3011A"/>
    <w:rsid w:val="47AA76FA"/>
    <w:rsid w:val="47AB6FCE"/>
    <w:rsid w:val="47AC3472"/>
    <w:rsid w:val="47B916EB"/>
    <w:rsid w:val="47C3256A"/>
    <w:rsid w:val="47C36A0E"/>
    <w:rsid w:val="47CD33E9"/>
    <w:rsid w:val="47E30E5E"/>
    <w:rsid w:val="47E32C0C"/>
    <w:rsid w:val="47E36768"/>
    <w:rsid w:val="47EA7AF7"/>
    <w:rsid w:val="47EF15B1"/>
    <w:rsid w:val="47F210A1"/>
    <w:rsid w:val="47F24BFD"/>
    <w:rsid w:val="47F40975"/>
    <w:rsid w:val="47FC1079"/>
    <w:rsid w:val="48013092"/>
    <w:rsid w:val="480734E2"/>
    <w:rsid w:val="48141018"/>
    <w:rsid w:val="482F7BFF"/>
    <w:rsid w:val="48315726"/>
    <w:rsid w:val="483B2A48"/>
    <w:rsid w:val="4840005F"/>
    <w:rsid w:val="484F02C3"/>
    <w:rsid w:val="485458B8"/>
    <w:rsid w:val="485A0F31"/>
    <w:rsid w:val="48617EF0"/>
    <w:rsid w:val="48691363"/>
    <w:rsid w:val="486F624E"/>
    <w:rsid w:val="488416E9"/>
    <w:rsid w:val="48861F15"/>
    <w:rsid w:val="48897310"/>
    <w:rsid w:val="488F069E"/>
    <w:rsid w:val="48934632"/>
    <w:rsid w:val="489F4D85"/>
    <w:rsid w:val="48A87F6C"/>
    <w:rsid w:val="48B30100"/>
    <w:rsid w:val="48B52FCC"/>
    <w:rsid w:val="48B56357"/>
    <w:rsid w:val="48B63E7D"/>
    <w:rsid w:val="48CB5B7A"/>
    <w:rsid w:val="48DF33D4"/>
    <w:rsid w:val="48E076C9"/>
    <w:rsid w:val="48E21116"/>
    <w:rsid w:val="48E874DE"/>
    <w:rsid w:val="48F03833"/>
    <w:rsid w:val="48F350D1"/>
    <w:rsid w:val="490177EE"/>
    <w:rsid w:val="490B41C9"/>
    <w:rsid w:val="491C63D6"/>
    <w:rsid w:val="492140B8"/>
    <w:rsid w:val="492E7EB7"/>
    <w:rsid w:val="492F7EC4"/>
    <w:rsid w:val="49382AE4"/>
    <w:rsid w:val="493C25D4"/>
    <w:rsid w:val="493D00FA"/>
    <w:rsid w:val="493F20C4"/>
    <w:rsid w:val="49470F79"/>
    <w:rsid w:val="49725FF6"/>
    <w:rsid w:val="497955D6"/>
    <w:rsid w:val="497A5766"/>
    <w:rsid w:val="49812073"/>
    <w:rsid w:val="49865F45"/>
    <w:rsid w:val="498779AB"/>
    <w:rsid w:val="498E6BA8"/>
    <w:rsid w:val="499248EA"/>
    <w:rsid w:val="49926698"/>
    <w:rsid w:val="499E6DEB"/>
    <w:rsid w:val="49AF724A"/>
    <w:rsid w:val="49B26D3A"/>
    <w:rsid w:val="49B74350"/>
    <w:rsid w:val="49B77EAC"/>
    <w:rsid w:val="49BA174B"/>
    <w:rsid w:val="49BB2948"/>
    <w:rsid w:val="49BB5BEF"/>
    <w:rsid w:val="49C425C9"/>
    <w:rsid w:val="49D942C7"/>
    <w:rsid w:val="49EA2030"/>
    <w:rsid w:val="49EA64D4"/>
    <w:rsid w:val="49EF5898"/>
    <w:rsid w:val="49F44C5D"/>
    <w:rsid w:val="49F509D5"/>
    <w:rsid w:val="49F7474D"/>
    <w:rsid w:val="49F904C5"/>
    <w:rsid w:val="4A111CB3"/>
    <w:rsid w:val="4A266DE0"/>
    <w:rsid w:val="4A422BB6"/>
    <w:rsid w:val="4A435BE4"/>
    <w:rsid w:val="4A443E36"/>
    <w:rsid w:val="4A4C4228"/>
    <w:rsid w:val="4A4F6337"/>
    <w:rsid w:val="4A6D7CC6"/>
    <w:rsid w:val="4A7144FF"/>
    <w:rsid w:val="4A72164F"/>
    <w:rsid w:val="4A742241"/>
    <w:rsid w:val="4A75688F"/>
    <w:rsid w:val="4A7B4E05"/>
    <w:rsid w:val="4A7D10F6"/>
    <w:rsid w:val="4A7D2EA4"/>
    <w:rsid w:val="4A8561FD"/>
    <w:rsid w:val="4A8D000D"/>
    <w:rsid w:val="4A8D2DDB"/>
    <w:rsid w:val="4A8F0E29"/>
    <w:rsid w:val="4A993A56"/>
    <w:rsid w:val="4AAA5C63"/>
    <w:rsid w:val="4AAD305D"/>
    <w:rsid w:val="4AB1247C"/>
    <w:rsid w:val="4AB131AC"/>
    <w:rsid w:val="4ABA40F8"/>
    <w:rsid w:val="4ABB39CC"/>
    <w:rsid w:val="4AC05487"/>
    <w:rsid w:val="4ACA0315"/>
    <w:rsid w:val="4ACE3700"/>
    <w:rsid w:val="4AD056CA"/>
    <w:rsid w:val="4AD66A58"/>
    <w:rsid w:val="4AD8632C"/>
    <w:rsid w:val="4AE051E1"/>
    <w:rsid w:val="4AE747C1"/>
    <w:rsid w:val="4AEC1DD8"/>
    <w:rsid w:val="4AFA1FF9"/>
    <w:rsid w:val="4B157580"/>
    <w:rsid w:val="4B1B446B"/>
    <w:rsid w:val="4B1F03FF"/>
    <w:rsid w:val="4B2E0642"/>
    <w:rsid w:val="4B2E419E"/>
    <w:rsid w:val="4B307F16"/>
    <w:rsid w:val="4B313C8F"/>
    <w:rsid w:val="4B3612A5"/>
    <w:rsid w:val="4B36795D"/>
    <w:rsid w:val="4B3A2B43"/>
    <w:rsid w:val="4B3A595A"/>
    <w:rsid w:val="4B3F63AB"/>
    <w:rsid w:val="4B5160DF"/>
    <w:rsid w:val="4B5736F5"/>
    <w:rsid w:val="4B693428"/>
    <w:rsid w:val="4B7A36DD"/>
    <w:rsid w:val="4B7C6A25"/>
    <w:rsid w:val="4B83098E"/>
    <w:rsid w:val="4B9A5CD8"/>
    <w:rsid w:val="4BAE52DF"/>
    <w:rsid w:val="4BBA3C84"/>
    <w:rsid w:val="4BC82845"/>
    <w:rsid w:val="4BD56D10"/>
    <w:rsid w:val="4BE40D01"/>
    <w:rsid w:val="4BED22AB"/>
    <w:rsid w:val="4BEF1B80"/>
    <w:rsid w:val="4BF453E8"/>
    <w:rsid w:val="4BFF765B"/>
    <w:rsid w:val="4C022E36"/>
    <w:rsid w:val="4C03387D"/>
    <w:rsid w:val="4C0A4C0B"/>
    <w:rsid w:val="4C0F3FD0"/>
    <w:rsid w:val="4C136DD3"/>
    <w:rsid w:val="4C15535E"/>
    <w:rsid w:val="4C1930A0"/>
    <w:rsid w:val="4C1B2975"/>
    <w:rsid w:val="4C245178"/>
    <w:rsid w:val="4C2F4672"/>
    <w:rsid w:val="4C3117D0"/>
    <w:rsid w:val="4C341C88"/>
    <w:rsid w:val="4C371778"/>
    <w:rsid w:val="4C3E2B07"/>
    <w:rsid w:val="4C3E6663"/>
    <w:rsid w:val="4C481290"/>
    <w:rsid w:val="4C4D68A6"/>
    <w:rsid w:val="4C5566B9"/>
    <w:rsid w:val="4C5C4D3B"/>
    <w:rsid w:val="4C6836E0"/>
    <w:rsid w:val="4C6C6DEE"/>
    <w:rsid w:val="4C6D519A"/>
    <w:rsid w:val="4C72630D"/>
    <w:rsid w:val="4C734466"/>
    <w:rsid w:val="4C737357"/>
    <w:rsid w:val="4C787DC7"/>
    <w:rsid w:val="4C85381C"/>
    <w:rsid w:val="4C854292"/>
    <w:rsid w:val="4C910E89"/>
    <w:rsid w:val="4C952CDF"/>
    <w:rsid w:val="4C9D782D"/>
    <w:rsid w:val="4CA6115A"/>
    <w:rsid w:val="4CAF7561"/>
    <w:rsid w:val="4CB37051"/>
    <w:rsid w:val="4CB6269D"/>
    <w:rsid w:val="4CC254E6"/>
    <w:rsid w:val="4CC823D1"/>
    <w:rsid w:val="4CCC3C6F"/>
    <w:rsid w:val="4CD64AED"/>
    <w:rsid w:val="4CDB2104"/>
    <w:rsid w:val="4CDB65A8"/>
    <w:rsid w:val="4CDD40CE"/>
    <w:rsid w:val="4CE0771A"/>
    <w:rsid w:val="4CE4720A"/>
    <w:rsid w:val="4CF3569F"/>
    <w:rsid w:val="4CFF6D68"/>
    <w:rsid w:val="4D043409"/>
    <w:rsid w:val="4D0553D3"/>
    <w:rsid w:val="4D072BEE"/>
    <w:rsid w:val="4D090380"/>
    <w:rsid w:val="4D16313C"/>
    <w:rsid w:val="4D186EB4"/>
    <w:rsid w:val="4D1A0E7E"/>
    <w:rsid w:val="4D1A2C2C"/>
    <w:rsid w:val="4D1D44CA"/>
    <w:rsid w:val="4D3637DE"/>
    <w:rsid w:val="4D367D01"/>
    <w:rsid w:val="4D3857A8"/>
    <w:rsid w:val="4D4B54DB"/>
    <w:rsid w:val="4D4C4DB0"/>
    <w:rsid w:val="4D5123C6"/>
    <w:rsid w:val="4D6459DA"/>
    <w:rsid w:val="4D6C41DE"/>
    <w:rsid w:val="4D6E11CA"/>
    <w:rsid w:val="4D704F42"/>
    <w:rsid w:val="4D8E53C8"/>
    <w:rsid w:val="4D907392"/>
    <w:rsid w:val="4D994499"/>
    <w:rsid w:val="4D9F1383"/>
    <w:rsid w:val="4DA1334D"/>
    <w:rsid w:val="4DA30E74"/>
    <w:rsid w:val="4DBC3CE3"/>
    <w:rsid w:val="4DBE5CAD"/>
    <w:rsid w:val="4DD54DA5"/>
    <w:rsid w:val="4DDA685F"/>
    <w:rsid w:val="4DDE00FE"/>
    <w:rsid w:val="4DE65204"/>
    <w:rsid w:val="4DED6593"/>
    <w:rsid w:val="4DF711BF"/>
    <w:rsid w:val="4DFB1B37"/>
    <w:rsid w:val="4E031912"/>
    <w:rsid w:val="4E08517B"/>
    <w:rsid w:val="4E151645"/>
    <w:rsid w:val="4E235B10"/>
    <w:rsid w:val="4E2C18C4"/>
    <w:rsid w:val="4E2F0959"/>
    <w:rsid w:val="4E41068C"/>
    <w:rsid w:val="4E487C6D"/>
    <w:rsid w:val="4E4A12EF"/>
    <w:rsid w:val="4E4A5793"/>
    <w:rsid w:val="4E5008D0"/>
    <w:rsid w:val="4E573A0C"/>
    <w:rsid w:val="4E5B79A0"/>
    <w:rsid w:val="4E5C1022"/>
    <w:rsid w:val="4E683E6B"/>
    <w:rsid w:val="4E6A373F"/>
    <w:rsid w:val="4E6B74B7"/>
    <w:rsid w:val="4E6C395B"/>
    <w:rsid w:val="4E7B594C"/>
    <w:rsid w:val="4E850579"/>
    <w:rsid w:val="4E880069"/>
    <w:rsid w:val="4E8D051A"/>
    <w:rsid w:val="4E9133C2"/>
    <w:rsid w:val="4E9764FE"/>
    <w:rsid w:val="4E994025"/>
    <w:rsid w:val="4E9B5FEF"/>
    <w:rsid w:val="4EA8070C"/>
    <w:rsid w:val="4EAD5D22"/>
    <w:rsid w:val="4EBE7F2F"/>
    <w:rsid w:val="4ED96B17"/>
    <w:rsid w:val="4EF13E61"/>
    <w:rsid w:val="4EF92D15"/>
    <w:rsid w:val="4EFD2805"/>
    <w:rsid w:val="4F072E60"/>
    <w:rsid w:val="4F132029"/>
    <w:rsid w:val="4F1638C7"/>
    <w:rsid w:val="4F196F13"/>
    <w:rsid w:val="4F1D754B"/>
    <w:rsid w:val="4F27023A"/>
    <w:rsid w:val="4F2935FA"/>
    <w:rsid w:val="4F2D446F"/>
    <w:rsid w:val="4F302BDB"/>
    <w:rsid w:val="4F365D17"/>
    <w:rsid w:val="4F3A75B6"/>
    <w:rsid w:val="4F3D70A6"/>
    <w:rsid w:val="4F42290E"/>
    <w:rsid w:val="4F473A81"/>
    <w:rsid w:val="4F495A4B"/>
    <w:rsid w:val="4F602D94"/>
    <w:rsid w:val="4F6A776F"/>
    <w:rsid w:val="4F6C798B"/>
    <w:rsid w:val="4F6E54B1"/>
    <w:rsid w:val="4F7D3946"/>
    <w:rsid w:val="4F86738B"/>
    <w:rsid w:val="4F870321"/>
    <w:rsid w:val="4F927998"/>
    <w:rsid w:val="4F98252E"/>
    <w:rsid w:val="4FA2515B"/>
    <w:rsid w:val="4FA47125"/>
    <w:rsid w:val="4FA709C3"/>
    <w:rsid w:val="4FAB2261"/>
    <w:rsid w:val="4FC05BE7"/>
    <w:rsid w:val="4FC13833"/>
    <w:rsid w:val="4FC275AB"/>
    <w:rsid w:val="4FCE7CFE"/>
    <w:rsid w:val="4FD80B7D"/>
    <w:rsid w:val="4FDA66A3"/>
    <w:rsid w:val="4FDE2637"/>
    <w:rsid w:val="4FE11C63"/>
    <w:rsid w:val="4FEA5D1D"/>
    <w:rsid w:val="4FEF00CF"/>
    <w:rsid w:val="5003209D"/>
    <w:rsid w:val="500E27F0"/>
    <w:rsid w:val="50175B49"/>
    <w:rsid w:val="501A2F43"/>
    <w:rsid w:val="501C6CBB"/>
    <w:rsid w:val="50212524"/>
    <w:rsid w:val="50242014"/>
    <w:rsid w:val="502618E8"/>
    <w:rsid w:val="50354221"/>
    <w:rsid w:val="50382405"/>
    <w:rsid w:val="503A5393"/>
    <w:rsid w:val="503D7A6F"/>
    <w:rsid w:val="50493828"/>
    <w:rsid w:val="504B134F"/>
    <w:rsid w:val="50574197"/>
    <w:rsid w:val="50597F0F"/>
    <w:rsid w:val="50616E69"/>
    <w:rsid w:val="50661029"/>
    <w:rsid w:val="50681F00"/>
    <w:rsid w:val="506D7517"/>
    <w:rsid w:val="50700DB5"/>
    <w:rsid w:val="50762849"/>
    <w:rsid w:val="507B0809"/>
    <w:rsid w:val="507C59AC"/>
    <w:rsid w:val="5099030C"/>
    <w:rsid w:val="50A078EC"/>
    <w:rsid w:val="50A13664"/>
    <w:rsid w:val="50AB003F"/>
    <w:rsid w:val="50AD196E"/>
    <w:rsid w:val="50AD51A8"/>
    <w:rsid w:val="50B213CE"/>
    <w:rsid w:val="50B60EBE"/>
    <w:rsid w:val="50B67110"/>
    <w:rsid w:val="50C51101"/>
    <w:rsid w:val="50CA2BBB"/>
    <w:rsid w:val="50CE4A5A"/>
    <w:rsid w:val="50CF2E6B"/>
    <w:rsid w:val="50D33EBC"/>
    <w:rsid w:val="50D650BC"/>
    <w:rsid w:val="50E53551"/>
    <w:rsid w:val="50F10148"/>
    <w:rsid w:val="50F373F7"/>
    <w:rsid w:val="50FE2865"/>
    <w:rsid w:val="50FE4613"/>
    <w:rsid w:val="51033159"/>
    <w:rsid w:val="51084190"/>
    <w:rsid w:val="510A3C2F"/>
    <w:rsid w:val="510A745C"/>
    <w:rsid w:val="510C4F82"/>
    <w:rsid w:val="510F3DC3"/>
    <w:rsid w:val="51167D5F"/>
    <w:rsid w:val="51183927"/>
    <w:rsid w:val="511B3417"/>
    <w:rsid w:val="511F2F07"/>
    <w:rsid w:val="51383FC9"/>
    <w:rsid w:val="5139564B"/>
    <w:rsid w:val="514069D9"/>
    <w:rsid w:val="51477D68"/>
    <w:rsid w:val="515406D7"/>
    <w:rsid w:val="51583D23"/>
    <w:rsid w:val="515D758B"/>
    <w:rsid w:val="515E50B1"/>
    <w:rsid w:val="51600054"/>
    <w:rsid w:val="516C77CE"/>
    <w:rsid w:val="517448D5"/>
    <w:rsid w:val="51750D79"/>
    <w:rsid w:val="51805883"/>
    <w:rsid w:val="5180664D"/>
    <w:rsid w:val="51864D34"/>
    <w:rsid w:val="518E5997"/>
    <w:rsid w:val="519B6306"/>
    <w:rsid w:val="51A52CE0"/>
    <w:rsid w:val="51AC0513"/>
    <w:rsid w:val="51B4475F"/>
    <w:rsid w:val="51BA49DE"/>
    <w:rsid w:val="51BC69A8"/>
    <w:rsid w:val="51C07B1A"/>
    <w:rsid w:val="51CE151A"/>
    <w:rsid w:val="51D922BE"/>
    <w:rsid w:val="51E11F6A"/>
    <w:rsid w:val="51E312FA"/>
    <w:rsid w:val="51EB103B"/>
    <w:rsid w:val="51ED4DB3"/>
    <w:rsid w:val="51EE0B2B"/>
    <w:rsid w:val="51F55A16"/>
    <w:rsid w:val="51F577C4"/>
    <w:rsid w:val="51F779E0"/>
    <w:rsid w:val="51F82D7A"/>
    <w:rsid w:val="51F85506"/>
    <w:rsid w:val="52001F63"/>
    <w:rsid w:val="520143BB"/>
    <w:rsid w:val="520A5BE6"/>
    <w:rsid w:val="520B5239"/>
    <w:rsid w:val="52262073"/>
    <w:rsid w:val="52287B99"/>
    <w:rsid w:val="52326C6A"/>
    <w:rsid w:val="523A5B1F"/>
    <w:rsid w:val="523F4EE3"/>
    <w:rsid w:val="52405C10"/>
    <w:rsid w:val="524B3888"/>
    <w:rsid w:val="52524C16"/>
    <w:rsid w:val="526037D7"/>
    <w:rsid w:val="5264494A"/>
    <w:rsid w:val="527A5E46"/>
    <w:rsid w:val="52870FA6"/>
    <w:rsid w:val="528F7C18"/>
    <w:rsid w:val="52905E25"/>
    <w:rsid w:val="52923265"/>
    <w:rsid w:val="529B480F"/>
    <w:rsid w:val="529E7326"/>
    <w:rsid w:val="52A86F2C"/>
    <w:rsid w:val="52AA6800"/>
    <w:rsid w:val="52AD3126"/>
    <w:rsid w:val="52B21B59"/>
    <w:rsid w:val="52BA27BB"/>
    <w:rsid w:val="52C8137C"/>
    <w:rsid w:val="52D01FDF"/>
    <w:rsid w:val="52D63F42"/>
    <w:rsid w:val="52DB10B0"/>
    <w:rsid w:val="52E57838"/>
    <w:rsid w:val="52F1442F"/>
    <w:rsid w:val="53050450"/>
    <w:rsid w:val="53057EDB"/>
    <w:rsid w:val="530712A3"/>
    <w:rsid w:val="531445C2"/>
    <w:rsid w:val="53234805"/>
    <w:rsid w:val="53281E1B"/>
    <w:rsid w:val="53310CD0"/>
    <w:rsid w:val="533B1B4E"/>
    <w:rsid w:val="535C29DB"/>
    <w:rsid w:val="535E583D"/>
    <w:rsid w:val="53650979"/>
    <w:rsid w:val="538B4884"/>
    <w:rsid w:val="538C4158"/>
    <w:rsid w:val="5394300C"/>
    <w:rsid w:val="5394305A"/>
    <w:rsid w:val="53A5346C"/>
    <w:rsid w:val="53B34B51"/>
    <w:rsid w:val="53B37FDD"/>
    <w:rsid w:val="53C27B7A"/>
    <w:rsid w:val="53C441A7"/>
    <w:rsid w:val="53D0673A"/>
    <w:rsid w:val="53D12677"/>
    <w:rsid w:val="53DA3174"/>
    <w:rsid w:val="53E06252"/>
    <w:rsid w:val="53E27003"/>
    <w:rsid w:val="53FA5565"/>
    <w:rsid w:val="53FC752F"/>
    <w:rsid w:val="540006A2"/>
    <w:rsid w:val="54063F0A"/>
    <w:rsid w:val="540C7047"/>
    <w:rsid w:val="540E7263"/>
    <w:rsid w:val="54120B01"/>
    <w:rsid w:val="54204110"/>
    <w:rsid w:val="5425216E"/>
    <w:rsid w:val="54297BF9"/>
    <w:rsid w:val="542D593B"/>
    <w:rsid w:val="54336CC9"/>
    <w:rsid w:val="543842E0"/>
    <w:rsid w:val="543B3428"/>
    <w:rsid w:val="544669FD"/>
    <w:rsid w:val="54492408"/>
    <w:rsid w:val="54525E67"/>
    <w:rsid w:val="54534C76"/>
    <w:rsid w:val="545A4256"/>
    <w:rsid w:val="545A6004"/>
    <w:rsid w:val="545C3B2A"/>
    <w:rsid w:val="5463135D"/>
    <w:rsid w:val="54660E4D"/>
    <w:rsid w:val="54663956"/>
    <w:rsid w:val="54732FDB"/>
    <w:rsid w:val="547F3CBD"/>
    <w:rsid w:val="547F5A6B"/>
    <w:rsid w:val="54817A35"/>
    <w:rsid w:val="54837309"/>
    <w:rsid w:val="54880DC3"/>
    <w:rsid w:val="548E3F00"/>
    <w:rsid w:val="54907C78"/>
    <w:rsid w:val="54926564"/>
    <w:rsid w:val="54947768"/>
    <w:rsid w:val="549A4653"/>
    <w:rsid w:val="549D2B88"/>
    <w:rsid w:val="54A13C33"/>
    <w:rsid w:val="54A62783"/>
    <w:rsid w:val="54A65E6A"/>
    <w:rsid w:val="54A6749B"/>
    <w:rsid w:val="54AD4949"/>
    <w:rsid w:val="54AD6A7C"/>
    <w:rsid w:val="54AE053C"/>
    <w:rsid w:val="54B24092"/>
    <w:rsid w:val="54B90F7D"/>
    <w:rsid w:val="54B971CF"/>
    <w:rsid w:val="54DC110F"/>
    <w:rsid w:val="54DE09E3"/>
    <w:rsid w:val="54E3249D"/>
    <w:rsid w:val="54E64476"/>
    <w:rsid w:val="54E76CA7"/>
    <w:rsid w:val="54EE02F3"/>
    <w:rsid w:val="54EF0E42"/>
    <w:rsid w:val="54F55D2D"/>
    <w:rsid w:val="5503669C"/>
    <w:rsid w:val="55055F70"/>
    <w:rsid w:val="55067F3A"/>
    <w:rsid w:val="550A10BE"/>
    <w:rsid w:val="551663CF"/>
    <w:rsid w:val="55172147"/>
    <w:rsid w:val="551A3791"/>
    <w:rsid w:val="55200FFC"/>
    <w:rsid w:val="552E03B1"/>
    <w:rsid w:val="5531145B"/>
    <w:rsid w:val="55313209"/>
    <w:rsid w:val="55342CF9"/>
    <w:rsid w:val="553625CD"/>
    <w:rsid w:val="553928F3"/>
    <w:rsid w:val="553C395C"/>
    <w:rsid w:val="554051FA"/>
    <w:rsid w:val="554C0043"/>
    <w:rsid w:val="55570796"/>
    <w:rsid w:val="555869E7"/>
    <w:rsid w:val="55652EB2"/>
    <w:rsid w:val="556F3D31"/>
    <w:rsid w:val="55741347"/>
    <w:rsid w:val="55747599"/>
    <w:rsid w:val="557D644E"/>
    <w:rsid w:val="558477DD"/>
    <w:rsid w:val="559E0172"/>
    <w:rsid w:val="55A27C63"/>
    <w:rsid w:val="55A90FF1"/>
    <w:rsid w:val="55AA7C46"/>
    <w:rsid w:val="55AC6D33"/>
    <w:rsid w:val="55B654BC"/>
    <w:rsid w:val="55BA1450"/>
    <w:rsid w:val="55BA31FE"/>
    <w:rsid w:val="55BF6A67"/>
    <w:rsid w:val="55C951EF"/>
    <w:rsid w:val="55D41DE6"/>
    <w:rsid w:val="55DA38A0"/>
    <w:rsid w:val="55DC3184"/>
    <w:rsid w:val="55E22755"/>
    <w:rsid w:val="55E42029"/>
    <w:rsid w:val="55E53FF3"/>
    <w:rsid w:val="55EF09CE"/>
    <w:rsid w:val="55F65264"/>
    <w:rsid w:val="55F66200"/>
    <w:rsid w:val="55FD758F"/>
    <w:rsid w:val="56002BDB"/>
    <w:rsid w:val="560501F2"/>
    <w:rsid w:val="56053D37"/>
    <w:rsid w:val="561072C2"/>
    <w:rsid w:val="56150435"/>
    <w:rsid w:val="561623FF"/>
    <w:rsid w:val="56196465"/>
    <w:rsid w:val="56232843"/>
    <w:rsid w:val="56270168"/>
    <w:rsid w:val="5627460C"/>
    <w:rsid w:val="562B40FC"/>
    <w:rsid w:val="56352885"/>
    <w:rsid w:val="56356D29"/>
    <w:rsid w:val="563A7E9B"/>
    <w:rsid w:val="563B5030"/>
    <w:rsid w:val="564E1B99"/>
    <w:rsid w:val="565076BF"/>
    <w:rsid w:val="56576C9F"/>
    <w:rsid w:val="565E627F"/>
    <w:rsid w:val="56644F18"/>
    <w:rsid w:val="56681DAE"/>
    <w:rsid w:val="56701B0F"/>
    <w:rsid w:val="56757125"/>
    <w:rsid w:val="56861332"/>
    <w:rsid w:val="568832FC"/>
    <w:rsid w:val="568D26C1"/>
    <w:rsid w:val="56951575"/>
    <w:rsid w:val="56955A19"/>
    <w:rsid w:val="569E667C"/>
    <w:rsid w:val="56A33C92"/>
    <w:rsid w:val="56A63783"/>
    <w:rsid w:val="56AB50DA"/>
    <w:rsid w:val="56B51C18"/>
    <w:rsid w:val="56BA0FDC"/>
    <w:rsid w:val="56CA56C3"/>
    <w:rsid w:val="56CD51B3"/>
    <w:rsid w:val="56CF2CD9"/>
    <w:rsid w:val="56DF68E8"/>
    <w:rsid w:val="56E532E7"/>
    <w:rsid w:val="56F3629C"/>
    <w:rsid w:val="56F42740"/>
    <w:rsid w:val="56F72230"/>
    <w:rsid w:val="56FA587C"/>
    <w:rsid w:val="5705494D"/>
    <w:rsid w:val="570A1F63"/>
    <w:rsid w:val="570C5CDB"/>
    <w:rsid w:val="57122BC6"/>
    <w:rsid w:val="57156750"/>
    <w:rsid w:val="571701DC"/>
    <w:rsid w:val="571B7A1F"/>
    <w:rsid w:val="571E55B1"/>
    <w:rsid w:val="571E5A0F"/>
    <w:rsid w:val="57241EA2"/>
    <w:rsid w:val="5730129E"/>
    <w:rsid w:val="57315742"/>
    <w:rsid w:val="57340D8E"/>
    <w:rsid w:val="573A3ECB"/>
    <w:rsid w:val="573B211D"/>
    <w:rsid w:val="573E7E5F"/>
    <w:rsid w:val="57407733"/>
    <w:rsid w:val="57671164"/>
    <w:rsid w:val="576B22D6"/>
    <w:rsid w:val="577141CC"/>
    <w:rsid w:val="57825F9E"/>
    <w:rsid w:val="57831D16"/>
    <w:rsid w:val="578A35E5"/>
    <w:rsid w:val="579B705F"/>
    <w:rsid w:val="579E08FE"/>
    <w:rsid w:val="57A852D8"/>
    <w:rsid w:val="57AA1051"/>
    <w:rsid w:val="57AC6B77"/>
    <w:rsid w:val="57BC2B32"/>
    <w:rsid w:val="57C9597B"/>
    <w:rsid w:val="57CC6861"/>
    <w:rsid w:val="57D95558"/>
    <w:rsid w:val="57DF519E"/>
    <w:rsid w:val="57E02CC4"/>
    <w:rsid w:val="57EC78BB"/>
    <w:rsid w:val="57F048C0"/>
    <w:rsid w:val="57F16C7F"/>
    <w:rsid w:val="57FB18AC"/>
    <w:rsid w:val="58003366"/>
    <w:rsid w:val="58022C3B"/>
    <w:rsid w:val="580469B3"/>
    <w:rsid w:val="580C0298"/>
    <w:rsid w:val="580F5357"/>
    <w:rsid w:val="58106A1E"/>
    <w:rsid w:val="58181F23"/>
    <w:rsid w:val="5822508B"/>
    <w:rsid w:val="58242BB1"/>
    <w:rsid w:val="58247055"/>
    <w:rsid w:val="58262DCD"/>
    <w:rsid w:val="5827444F"/>
    <w:rsid w:val="582A3F3F"/>
    <w:rsid w:val="583A6878"/>
    <w:rsid w:val="583C439E"/>
    <w:rsid w:val="583D3C73"/>
    <w:rsid w:val="5844057E"/>
    <w:rsid w:val="58474AF1"/>
    <w:rsid w:val="584B2834"/>
    <w:rsid w:val="584E7C2E"/>
    <w:rsid w:val="585039A6"/>
    <w:rsid w:val="58507E4A"/>
    <w:rsid w:val="58562F86"/>
    <w:rsid w:val="58580AAD"/>
    <w:rsid w:val="585D60C3"/>
    <w:rsid w:val="58692CBA"/>
    <w:rsid w:val="586C4558"/>
    <w:rsid w:val="586E6522"/>
    <w:rsid w:val="58726012"/>
    <w:rsid w:val="58733B38"/>
    <w:rsid w:val="587D0513"/>
    <w:rsid w:val="58810003"/>
    <w:rsid w:val="5889510A"/>
    <w:rsid w:val="58931AE5"/>
    <w:rsid w:val="58975A79"/>
    <w:rsid w:val="589917F1"/>
    <w:rsid w:val="58A14202"/>
    <w:rsid w:val="58A27F7A"/>
    <w:rsid w:val="58A43CF2"/>
    <w:rsid w:val="58A51E9F"/>
    <w:rsid w:val="58AD0DF8"/>
    <w:rsid w:val="58B54151"/>
    <w:rsid w:val="58B71C77"/>
    <w:rsid w:val="58B77EC9"/>
    <w:rsid w:val="58BF28DA"/>
    <w:rsid w:val="58D345D7"/>
    <w:rsid w:val="58D520FD"/>
    <w:rsid w:val="58D740C7"/>
    <w:rsid w:val="58DC348C"/>
    <w:rsid w:val="58DC7930"/>
    <w:rsid w:val="58DF4D2A"/>
    <w:rsid w:val="58E660B8"/>
    <w:rsid w:val="58ED5699"/>
    <w:rsid w:val="58F06F37"/>
    <w:rsid w:val="58F9403E"/>
    <w:rsid w:val="58FC1D80"/>
    <w:rsid w:val="58FC58DC"/>
    <w:rsid w:val="58FE78A6"/>
    <w:rsid w:val="590429E2"/>
    <w:rsid w:val="59097FF9"/>
    <w:rsid w:val="591250FF"/>
    <w:rsid w:val="5912714C"/>
    <w:rsid w:val="5915699E"/>
    <w:rsid w:val="59162E41"/>
    <w:rsid w:val="591744C4"/>
    <w:rsid w:val="59284923"/>
    <w:rsid w:val="59301A29"/>
    <w:rsid w:val="594A6647"/>
    <w:rsid w:val="5980475F"/>
    <w:rsid w:val="59857BA4"/>
    <w:rsid w:val="598A113A"/>
    <w:rsid w:val="598A738C"/>
    <w:rsid w:val="599035FD"/>
    <w:rsid w:val="599975CF"/>
    <w:rsid w:val="59A33FA9"/>
    <w:rsid w:val="59A57D21"/>
    <w:rsid w:val="59A65848"/>
    <w:rsid w:val="59AA71CF"/>
    <w:rsid w:val="59B77A55"/>
    <w:rsid w:val="59B9557B"/>
    <w:rsid w:val="59C363FA"/>
    <w:rsid w:val="59CC3500"/>
    <w:rsid w:val="59CF0EAB"/>
    <w:rsid w:val="59D81EA5"/>
    <w:rsid w:val="59D8398E"/>
    <w:rsid w:val="59DE3233"/>
    <w:rsid w:val="59E00D5A"/>
    <w:rsid w:val="59E545C2"/>
    <w:rsid w:val="59EA1BD8"/>
    <w:rsid w:val="59F36CDF"/>
    <w:rsid w:val="59F40CA9"/>
    <w:rsid w:val="59F800B5"/>
    <w:rsid w:val="59FF38D6"/>
    <w:rsid w:val="5A0013FC"/>
    <w:rsid w:val="5A0529AB"/>
    <w:rsid w:val="5A1D74F1"/>
    <w:rsid w:val="5A20384C"/>
    <w:rsid w:val="5A26614F"/>
    <w:rsid w:val="5A292701"/>
    <w:rsid w:val="5A3D7F5A"/>
    <w:rsid w:val="5A4A2677"/>
    <w:rsid w:val="5A4C4641"/>
    <w:rsid w:val="5A513A05"/>
    <w:rsid w:val="5A5359CF"/>
    <w:rsid w:val="5A57120A"/>
    <w:rsid w:val="5A582FE6"/>
    <w:rsid w:val="5A5A0B0C"/>
    <w:rsid w:val="5A643739"/>
    <w:rsid w:val="5A6951F3"/>
    <w:rsid w:val="5A755946"/>
    <w:rsid w:val="5A7B0A82"/>
    <w:rsid w:val="5A7D00E8"/>
    <w:rsid w:val="5A7D3E35"/>
    <w:rsid w:val="5A7F0572"/>
    <w:rsid w:val="5A851901"/>
    <w:rsid w:val="5A865020"/>
    <w:rsid w:val="5A871B1D"/>
    <w:rsid w:val="5A8764B0"/>
    <w:rsid w:val="5A8C0EE1"/>
    <w:rsid w:val="5A971D60"/>
    <w:rsid w:val="5A9952EE"/>
    <w:rsid w:val="5AA1673B"/>
    <w:rsid w:val="5AA30BFC"/>
    <w:rsid w:val="5AA4447D"/>
    <w:rsid w:val="5AAE70AA"/>
    <w:rsid w:val="5AB02E22"/>
    <w:rsid w:val="5AB3646E"/>
    <w:rsid w:val="5AB741B0"/>
    <w:rsid w:val="5ABF4E13"/>
    <w:rsid w:val="5AC05880"/>
    <w:rsid w:val="5ACE32A8"/>
    <w:rsid w:val="5ACF1399"/>
    <w:rsid w:val="5AD07020"/>
    <w:rsid w:val="5AD52888"/>
    <w:rsid w:val="5ADD173D"/>
    <w:rsid w:val="5AED1980"/>
    <w:rsid w:val="5AF30F60"/>
    <w:rsid w:val="5AF96577"/>
    <w:rsid w:val="5B0B0058"/>
    <w:rsid w:val="5B0B44FC"/>
    <w:rsid w:val="5B0F5D9A"/>
    <w:rsid w:val="5B1C2265"/>
    <w:rsid w:val="5B266C40"/>
    <w:rsid w:val="5B294982"/>
    <w:rsid w:val="5B323837"/>
    <w:rsid w:val="5B3255E5"/>
    <w:rsid w:val="5B3550D5"/>
    <w:rsid w:val="5B392E17"/>
    <w:rsid w:val="5B3A093D"/>
    <w:rsid w:val="5B3A26EB"/>
    <w:rsid w:val="5B3F7D02"/>
    <w:rsid w:val="5B4377F2"/>
    <w:rsid w:val="5B5639C9"/>
    <w:rsid w:val="5B5C6B06"/>
    <w:rsid w:val="5B5E287E"/>
    <w:rsid w:val="5B6245B1"/>
    <w:rsid w:val="5B667984"/>
    <w:rsid w:val="5B6D2AC1"/>
    <w:rsid w:val="5B6F3327"/>
    <w:rsid w:val="5B6F6839"/>
    <w:rsid w:val="5B70435F"/>
    <w:rsid w:val="5B70610D"/>
    <w:rsid w:val="5B743E4F"/>
    <w:rsid w:val="5B75508D"/>
    <w:rsid w:val="5B773940"/>
    <w:rsid w:val="5B85605C"/>
    <w:rsid w:val="5B8A71CF"/>
    <w:rsid w:val="5B8C73EB"/>
    <w:rsid w:val="5B934787"/>
    <w:rsid w:val="5B9762B3"/>
    <w:rsid w:val="5B9B13DC"/>
    <w:rsid w:val="5B9E7621"/>
    <w:rsid w:val="5BB71F8E"/>
    <w:rsid w:val="5BBD57F6"/>
    <w:rsid w:val="5BDE751B"/>
    <w:rsid w:val="5BF31218"/>
    <w:rsid w:val="5BF40AEC"/>
    <w:rsid w:val="5BF46D3E"/>
    <w:rsid w:val="5BF925A6"/>
    <w:rsid w:val="5C0351D3"/>
    <w:rsid w:val="5C036F81"/>
    <w:rsid w:val="5C052271"/>
    <w:rsid w:val="5C0A47B4"/>
    <w:rsid w:val="5C164F06"/>
    <w:rsid w:val="5C196076"/>
    <w:rsid w:val="5C1B076F"/>
    <w:rsid w:val="5C270EC2"/>
    <w:rsid w:val="5C2C297C"/>
    <w:rsid w:val="5C2E290C"/>
    <w:rsid w:val="5C2F421A"/>
    <w:rsid w:val="5C3422B9"/>
    <w:rsid w:val="5C3D2493"/>
    <w:rsid w:val="5C4001D5"/>
    <w:rsid w:val="5C4A2E02"/>
    <w:rsid w:val="5C5D48E3"/>
    <w:rsid w:val="5C5F15F6"/>
    <w:rsid w:val="5C606182"/>
    <w:rsid w:val="5C621EFA"/>
    <w:rsid w:val="5C642116"/>
    <w:rsid w:val="5C6E4D42"/>
    <w:rsid w:val="5C8400C2"/>
    <w:rsid w:val="5C9127DF"/>
    <w:rsid w:val="5C96601A"/>
    <w:rsid w:val="5C9D73D6"/>
    <w:rsid w:val="5C9F6CAA"/>
    <w:rsid w:val="5CA95D7B"/>
    <w:rsid w:val="5CA9605F"/>
    <w:rsid w:val="5CAC2401"/>
    <w:rsid w:val="5CAF2C65"/>
    <w:rsid w:val="5CB36BF9"/>
    <w:rsid w:val="5CB80CC8"/>
    <w:rsid w:val="5CC46711"/>
    <w:rsid w:val="5CC52489"/>
    <w:rsid w:val="5CC70DC9"/>
    <w:rsid w:val="5CC91F79"/>
    <w:rsid w:val="5CCB5CF1"/>
    <w:rsid w:val="5CCE57E1"/>
    <w:rsid w:val="5CD050B5"/>
    <w:rsid w:val="5CD10E2D"/>
    <w:rsid w:val="5CDA23D8"/>
    <w:rsid w:val="5CDA5F34"/>
    <w:rsid w:val="5CDD3C76"/>
    <w:rsid w:val="5CF54B1C"/>
    <w:rsid w:val="5CFB5EAA"/>
    <w:rsid w:val="5CFF0A79"/>
    <w:rsid w:val="5D0631CD"/>
    <w:rsid w:val="5D172CE4"/>
    <w:rsid w:val="5D2B49E2"/>
    <w:rsid w:val="5D2D2508"/>
    <w:rsid w:val="5D2E002E"/>
    <w:rsid w:val="5D30024A"/>
    <w:rsid w:val="5D414205"/>
    <w:rsid w:val="5D467A6D"/>
    <w:rsid w:val="5D4843F9"/>
    <w:rsid w:val="5D4D4958"/>
    <w:rsid w:val="5D5A52C7"/>
    <w:rsid w:val="5D5C103F"/>
    <w:rsid w:val="5D63799B"/>
    <w:rsid w:val="5D6A375C"/>
    <w:rsid w:val="5D7C6FEB"/>
    <w:rsid w:val="5D865CB3"/>
    <w:rsid w:val="5D8B722E"/>
    <w:rsid w:val="5D927755"/>
    <w:rsid w:val="5D942587"/>
    <w:rsid w:val="5D9702C9"/>
    <w:rsid w:val="5D9E1657"/>
    <w:rsid w:val="5D9F2CDA"/>
    <w:rsid w:val="5DA53DAB"/>
    <w:rsid w:val="5DA84284"/>
    <w:rsid w:val="5DD07337"/>
    <w:rsid w:val="5DDE6DED"/>
    <w:rsid w:val="5DE05449"/>
    <w:rsid w:val="5DE132F2"/>
    <w:rsid w:val="5DE51034"/>
    <w:rsid w:val="5DE80B25"/>
    <w:rsid w:val="5DED1C97"/>
    <w:rsid w:val="5DF179D9"/>
    <w:rsid w:val="5DF23751"/>
    <w:rsid w:val="5DF63241"/>
    <w:rsid w:val="5E086AD1"/>
    <w:rsid w:val="5E090206"/>
    <w:rsid w:val="5E0A2849"/>
    <w:rsid w:val="5E0F60B1"/>
    <w:rsid w:val="5E115985"/>
    <w:rsid w:val="5E134288"/>
    <w:rsid w:val="5E162F9C"/>
    <w:rsid w:val="5E1E00A2"/>
    <w:rsid w:val="5E287173"/>
    <w:rsid w:val="5E2C6C63"/>
    <w:rsid w:val="5E2D6537"/>
    <w:rsid w:val="5E371164"/>
    <w:rsid w:val="5E3B6EA6"/>
    <w:rsid w:val="5E47584B"/>
    <w:rsid w:val="5E481638"/>
    <w:rsid w:val="5E4915C3"/>
    <w:rsid w:val="5E4E2739"/>
    <w:rsid w:val="5E5D0BCB"/>
    <w:rsid w:val="5E5E2B95"/>
    <w:rsid w:val="5E5F1000"/>
    <w:rsid w:val="5E621BD8"/>
    <w:rsid w:val="5E653F23"/>
    <w:rsid w:val="5E766130"/>
    <w:rsid w:val="5E822A4A"/>
    <w:rsid w:val="5E861878"/>
    <w:rsid w:val="5E8819C0"/>
    <w:rsid w:val="5E895E64"/>
    <w:rsid w:val="5E8C325E"/>
    <w:rsid w:val="5E993BCD"/>
    <w:rsid w:val="5E9B7945"/>
    <w:rsid w:val="5E9F5687"/>
    <w:rsid w:val="5EA031AD"/>
    <w:rsid w:val="5EAC3900"/>
    <w:rsid w:val="5EAC56AE"/>
    <w:rsid w:val="5EB772EB"/>
    <w:rsid w:val="5EB84053"/>
    <w:rsid w:val="5EB86749"/>
    <w:rsid w:val="5EC7073A"/>
    <w:rsid w:val="5ED45508"/>
    <w:rsid w:val="5ED6597D"/>
    <w:rsid w:val="5ED958AF"/>
    <w:rsid w:val="5EDA221B"/>
    <w:rsid w:val="5EE27322"/>
    <w:rsid w:val="5EE70DDC"/>
    <w:rsid w:val="5EEE3F19"/>
    <w:rsid w:val="5EF37781"/>
    <w:rsid w:val="5EFF1C82"/>
    <w:rsid w:val="5F021772"/>
    <w:rsid w:val="5F0454EA"/>
    <w:rsid w:val="5F073334"/>
    <w:rsid w:val="5F1020E1"/>
    <w:rsid w:val="5F1119B5"/>
    <w:rsid w:val="5F125074"/>
    <w:rsid w:val="5F1514A5"/>
    <w:rsid w:val="5F17346F"/>
    <w:rsid w:val="5F194F46"/>
    <w:rsid w:val="5F1C2834"/>
    <w:rsid w:val="5F230066"/>
    <w:rsid w:val="5F265461"/>
    <w:rsid w:val="5F311690"/>
    <w:rsid w:val="5F3945E8"/>
    <w:rsid w:val="5F3A3DD8"/>
    <w:rsid w:val="5F4104EC"/>
    <w:rsid w:val="5F434264"/>
    <w:rsid w:val="5F4C0C3F"/>
    <w:rsid w:val="5F571ABE"/>
    <w:rsid w:val="5F5B298C"/>
    <w:rsid w:val="5F5C5326"/>
    <w:rsid w:val="5F610B8F"/>
    <w:rsid w:val="5F6527A5"/>
    <w:rsid w:val="5F6D308F"/>
    <w:rsid w:val="5F70492E"/>
    <w:rsid w:val="5F773F0E"/>
    <w:rsid w:val="5F866165"/>
    <w:rsid w:val="5F903222"/>
    <w:rsid w:val="5F916CC4"/>
    <w:rsid w:val="5F93686E"/>
    <w:rsid w:val="5FC86518"/>
    <w:rsid w:val="5FC92290"/>
    <w:rsid w:val="5FD01870"/>
    <w:rsid w:val="5FD21144"/>
    <w:rsid w:val="5FE315A4"/>
    <w:rsid w:val="5FF53085"/>
    <w:rsid w:val="5FFD5B07"/>
    <w:rsid w:val="60017C7C"/>
    <w:rsid w:val="600B28A8"/>
    <w:rsid w:val="60116111"/>
    <w:rsid w:val="60123C37"/>
    <w:rsid w:val="60182E76"/>
    <w:rsid w:val="601856F1"/>
    <w:rsid w:val="60236B25"/>
    <w:rsid w:val="602D281F"/>
    <w:rsid w:val="60304AE7"/>
    <w:rsid w:val="603B13E0"/>
    <w:rsid w:val="60400434"/>
    <w:rsid w:val="6042276E"/>
    <w:rsid w:val="60457B68"/>
    <w:rsid w:val="60483ACF"/>
    <w:rsid w:val="604B0A43"/>
    <w:rsid w:val="604F09E7"/>
    <w:rsid w:val="60597AB8"/>
    <w:rsid w:val="605D1356"/>
    <w:rsid w:val="605D3104"/>
    <w:rsid w:val="605E50CE"/>
    <w:rsid w:val="60642E37"/>
    <w:rsid w:val="60732927"/>
    <w:rsid w:val="6074044E"/>
    <w:rsid w:val="607466A0"/>
    <w:rsid w:val="60793CB6"/>
    <w:rsid w:val="607B34C4"/>
    <w:rsid w:val="607B3777"/>
    <w:rsid w:val="60874625"/>
    <w:rsid w:val="60947504"/>
    <w:rsid w:val="60964868"/>
    <w:rsid w:val="60A9459B"/>
    <w:rsid w:val="60B116A2"/>
    <w:rsid w:val="60B94F1A"/>
    <w:rsid w:val="60BA0556"/>
    <w:rsid w:val="60BD3BA3"/>
    <w:rsid w:val="60BF4C06"/>
    <w:rsid w:val="60C72C73"/>
    <w:rsid w:val="60CE5DB0"/>
    <w:rsid w:val="60D809DC"/>
    <w:rsid w:val="60DA0BF8"/>
    <w:rsid w:val="60E43825"/>
    <w:rsid w:val="60E5134B"/>
    <w:rsid w:val="60E530F9"/>
    <w:rsid w:val="60E70C20"/>
    <w:rsid w:val="60F03F78"/>
    <w:rsid w:val="60F15F42"/>
    <w:rsid w:val="61001CE1"/>
    <w:rsid w:val="61265BEC"/>
    <w:rsid w:val="612B1454"/>
    <w:rsid w:val="61306A6A"/>
    <w:rsid w:val="613100ED"/>
    <w:rsid w:val="61376462"/>
    <w:rsid w:val="614079B7"/>
    <w:rsid w:val="614222FA"/>
    <w:rsid w:val="61442516"/>
    <w:rsid w:val="614645E8"/>
    <w:rsid w:val="6155202D"/>
    <w:rsid w:val="61572249"/>
    <w:rsid w:val="61573FF7"/>
    <w:rsid w:val="615A3AE7"/>
    <w:rsid w:val="615F2EAC"/>
    <w:rsid w:val="61736DB9"/>
    <w:rsid w:val="61783F6D"/>
    <w:rsid w:val="617E0876"/>
    <w:rsid w:val="617F70AA"/>
    <w:rsid w:val="618741B1"/>
    <w:rsid w:val="618E553F"/>
    <w:rsid w:val="618F19E3"/>
    <w:rsid w:val="61943847"/>
    <w:rsid w:val="61A84853"/>
    <w:rsid w:val="61AA5D02"/>
    <w:rsid w:val="61AE5BE1"/>
    <w:rsid w:val="61BC46E9"/>
    <w:rsid w:val="61C7682F"/>
    <w:rsid w:val="61D03DA9"/>
    <w:rsid w:val="61D07906"/>
    <w:rsid w:val="61D27B22"/>
    <w:rsid w:val="61DC62AA"/>
    <w:rsid w:val="61DF5D9B"/>
    <w:rsid w:val="61E84C4F"/>
    <w:rsid w:val="61F41846"/>
    <w:rsid w:val="61F93300"/>
    <w:rsid w:val="61FE4473"/>
    <w:rsid w:val="620970B6"/>
    <w:rsid w:val="6211064A"/>
    <w:rsid w:val="621A6DD3"/>
    <w:rsid w:val="62257C51"/>
    <w:rsid w:val="622814F0"/>
    <w:rsid w:val="623954AB"/>
    <w:rsid w:val="623F6839"/>
    <w:rsid w:val="62436329"/>
    <w:rsid w:val="6247406C"/>
    <w:rsid w:val="624A3B5C"/>
    <w:rsid w:val="624A76B8"/>
    <w:rsid w:val="624F2F20"/>
    <w:rsid w:val="62562501"/>
    <w:rsid w:val="625C2A56"/>
    <w:rsid w:val="625C57CE"/>
    <w:rsid w:val="62620EA5"/>
    <w:rsid w:val="6267026A"/>
    <w:rsid w:val="62775FD3"/>
    <w:rsid w:val="628F156F"/>
    <w:rsid w:val="629531A7"/>
    <w:rsid w:val="62957AAD"/>
    <w:rsid w:val="62976675"/>
    <w:rsid w:val="629C6342"/>
    <w:rsid w:val="62A74B0A"/>
    <w:rsid w:val="62BB2364"/>
    <w:rsid w:val="62C751AC"/>
    <w:rsid w:val="62CC61EC"/>
    <w:rsid w:val="62D358FF"/>
    <w:rsid w:val="62D41677"/>
    <w:rsid w:val="62D90A3C"/>
    <w:rsid w:val="62D950B7"/>
    <w:rsid w:val="62E713AB"/>
    <w:rsid w:val="62EC69C1"/>
    <w:rsid w:val="62F70A86"/>
    <w:rsid w:val="62F835B8"/>
    <w:rsid w:val="62FF4946"/>
    <w:rsid w:val="630006BE"/>
    <w:rsid w:val="630758A8"/>
    <w:rsid w:val="630E2DDB"/>
    <w:rsid w:val="631303F2"/>
    <w:rsid w:val="63163A3E"/>
    <w:rsid w:val="631A1780"/>
    <w:rsid w:val="632919C3"/>
    <w:rsid w:val="634E002F"/>
    <w:rsid w:val="635B76A3"/>
    <w:rsid w:val="636C365E"/>
    <w:rsid w:val="637013A0"/>
    <w:rsid w:val="63727F71"/>
    <w:rsid w:val="637D1D0F"/>
    <w:rsid w:val="63A66B70"/>
    <w:rsid w:val="63A948B2"/>
    <w:rsid w:val="63AE1EC8"/>
    <w:rsid w:val="63B76FCF"/>
    <w:rsid w:val="63C74D38"/>
    <w:rsid w:val="63CB2A7A"/>
    <w:rsid w:val="63D00091"/>
    <w:rsid w:val="63D01E3F"/>
    <w:rsid w:val="63E461AD"/>
    <w:rsid w:val="63F507E1"/>
    <w:rsid w:val="64030466"/>
    <w:rsid w:val="640900E7"/>
    <w:rsid w:val="64104113"/>
    <w:rsid w:val="642503DD"/>
    <w:rsid w:val="64267CB1"/>
    <w:rsid w:val="64340620"/>
    <w:rsid w:val="64395C36"/>
    <w:rsid w:val="643C1282"/>
    <w:rsid w:val="64412D3D"/>
    <w:rsid w:val="64462101"/>
    <w:rsid w:val="644D16E1"/>
    <w:rsid w:val="644D348F"/>
    <w:rsid w:val="64524F4A"/>
    <w:rsid w:val="6454481E"/>
    <w:rsid w:val="64590086"/>
    <w:rsid w:val="646D3B32"/>
    <w:rsid w:val="64754794"/>
    <w:rsid w:val="647749B0"/>
    <w:rsid w:val="64805613"/>
    <w:rsid w:val="6481138B"/>
    <w:rsid w:val="6483570B"/>
    <w:rsid w:val="64882719"/>
    <w:rsid w:val="64911C85"/>
    <w:rsid w:val="64942E6C"/>
    <w:rsid w:val="64970BAF"/>
    <w:rsid w:val="649E018F"/>
    <w:rsid w:val="64A21A2D"/>
    <w:rsid w:val="64A86918"/>
    <w:rsid w:val="64AC6408"/>
    <w:rsid w:val="64B74DAD"/>
    <w:rsid w:val="64B90B25"/>
    <w:rsid w:val="64C01EB3"/>
    <w:rsid w:val="64C33752"/>
    <w:rsid w:val="64CA0F84"/>
    <w:rsid w:val="64CB32E1"/>
    <w:rsid w:val="64CE2822"/>
    <w:rsid w:val="64DA0DFC"/>
    <w:rsid w:val="64E02555"/>
    <w:rsid w:val="64E536C8"/>
    <w:rsid w:val="64EC4A56"/>
    <w:rsid w:val="64EF2799"/>
    <w:rsid w:val="64F14763"/>
    <w:rsid w:val="64F61D79"/>
    <w:rsid w:val="64F8164D"/>
    <w:rsid w:val="65023A42"/>
    <w:rsid w:val="65085608"/>
    <w:rsid w:val="650E0E71"/>
    <w:rsid w:val="651B533C"/>
    <w:rsid w:val="651E4B62"/>
    <w:rsid w:val="65221915"/>
    <w:rsid w:val="65240694"/>
    <w:rsid w:val="65263CC1"/>
    <w:rsid w:val="65271F32"/>
    <w:rsid w:val="65297A59"/>
    <w:rsid w:val="652A37D1"/>
    <w:rsid w:val="652F2B95"/>
    <w:rsid w:val="65362175"/>
    <w:rsid w:val="653A7EB8"/>
    <w:rsid w:val="653D52B2"/>
    <w:rsid w:val="65402FF4"/>
    <w:rsid w:val="65424FBE"/>
    <w:rsid w:val="654C1999"/>
    <w:rsid w:val="654D5FAC"/>
    <w:rsid w:val="65530F79"/>
    <w:rsid w:val="6558033E"/>
    <w:rsid w:val="65590B63"/>
    <w:rsid w:val="655B7E2E"/>
    <w:rsid w:val="655D3BA6"/>
    <w:rsid w:val="656B62C3"/>
    <w:rsid w:val="65736F26"/>
    <w:rsid w:val="657607C4"/>
    <w:rsid w:val="65793A60"/>
    <w:rsid w:val="657A4758"/>
    <w:rsid w:val="657C5702"/>
    <w:rsid w:val="65877B96"/>
    <w:rsid w:val="6589499B"/>
    <w:rsid w:val="658C7FE7"/>
    <w:rsid w:val="65953340"/>
    <w:rsid w:val="659A62C5"/>
    <w:rsid w:val="65A215B9"/>
    <w:rsid w:val="65A610A9"/>
    <w:rsid w:val="65A9003F"/>
    <w:rsid w:val="65B01F28"/>
    <w:rsid w:val="65B37BEE"/>
    <w:rsid w:val="65B5088B"/>
    <w:rsid w:val="65C71020"/>
    <w:rsid w:val="65C92FEA"/>
    <w:rsid w:val="65CB4FB4"/>
    <w:rsid w:val="65DA0D53"/>
    <w:rsid w:val="65E35C92"/>
    <w:rsid w:val="65E47E23"/>
    <w:rsid w:val="65E6594A"/>
    <w:rsid w:val="65E9543A"/>
    <w:rsid w:val="65EB7404"/>
    <w:rsid w:val="65F20CCE"/>
    <w:rsid w:val="65F31E15"/>
    <w:rsid w:val="65F8742B"/>
    <w:rsid w:val="66044022"/>
    <w:rsid w:val="660B1854"/>
    <w:rsid w:val="660B3602"/>
    <w:rsid w:val="661324B7"/>
    <w:rsid w:val="6618187B"/>
    <w:rsid w:val="662326FA"/>
    <w:rsid w:val="662621EA"/>
    <w:rsid w:val="663012BB"/>
    <w:rsid w:val="6646463A"/>
    <w:rsid w:val="664B048C"/>
    <w:rsid w:val="665A1E94"/>
    <w:rsid w:val="665E7BD6"/>
    <w:rsid w:val="66613222"/>
    <w:rsid w:val="666E4C1A"/>
    <w:rsid w:val="668C6082"/>
    <w:rsid w:val="6691326B"/>
    <w:rsid w:val="669E6224"/>
    <w:rsid w:val="66A17AC3"/>
    <w:rsid w:val="66A23F66"/>
    <w:rsid w:val="66AC6B93"/>
    <w:rsid w:val="66AF0431"/>
    <w:rsid w:val="66B912B0"/>
    <w:rsid w:val="66C16076"/>
    <w:rsid w:val="66CC2D91"/>
    <w:rsid w:val="66CD08B8"/>
    <w:rsid w:val="66E0683D"/>
    <w:rsid w:val="66EA1469"/>
    <w:rsid w:val="66EC6F90"/>
    <w:rsid w:val="66F9345B"/>
    <w:rsid w:val="67065B78"/>
    <w:rsid w:val="67073DC9"/>
    <w:rsid w:val="670F7122"/>
    <w:rsid w:val="671604B0"/>
    <w:rsid w:val="67283D40"/>
    <w:rsid w:val="672F3320"/>
    <w:rsid w:val="67340937"/>
    <w:rsid w:val="6739419F"/>
    <w:rsid w:val="67401345"/>
    <w:rsid w:val="674072DB"/>
    <w:rsid w:val="675608AD"/>
    <w:rsid w:val="67580AC9"/>
    <w:rsid w:val="675C5930"/>
    <w:rsid w:val="675D60DF"/>
    <w:rsid w:val="676034DA"/>
    <w:rsid w:val="6760797E"/>
    <w:rsid w:val="67662C04"/>
    <w:rsid w:val="676C502C"/>
    <w:rsid w:val="676D784C"/>
    <w:rsid w:val="6773320D"/>
    <w:rsid w:val="677376B1"/>
    <w:rsid w:val="67746F85"/>
    <w:rsid w:val="67753429"/>
    <w:rsid w:val="67874F0A"/>
    <w:rsid w:val="678A67A9"/>
    <w:rsid w:val="67917B37"/>
    <w:rsid w:val="6793565D"/>
    <w:rsid w:val="679D4253"/>
    <w:rsid w:val="679E56E3"/>
    <w:rsid w:val="67A81366"/>
    <w:rsid w:val="67B17B1D"/>
    <w:rsid w:val="67B53825"/>
    <w:rsid w:val="67B83316"/>
    <w:rsid w:val="67BA377B"/>
    <w:rsid w:val="67CA4DF7"/>
    <w:rsid w:val="67D16185"/>
    <w:rsid w:val="67F24A7A"/>
    <w:rsid w:val="67F3434E"/>
    <w:rsid w:val="67FF0F45"/>
    <w:rsid w:val="68085DE2"/>
    <w:rsid w:val="6809591F"/>
    <w:rsid w:val="680B4763"/>
    <w:rsid w:val="68103152"/>
    <w:rsid w:val="6817628E"/>
    <w:rsid w:val="681A5D7E"/>
    <w:rsid w:val="681C5653"/>
    <w:rsid w:val="682304F6"/>
    <w:rsid w:val="68330D9E"/>
    <w:rsid w:val="68386205"/>
    <w:rsid w:val="683A01CF"/>
    <w:rsid w:val="6841330B"/>
    <w:rsid w:val="68456552"/>
    <w:rsid w:val="685A43CD"/>
    <w:rsid w:val="685F43C3"/>
    <w:rsid w:val="686314D3"/>
    <w:rsid w:val="68633281"/>
    <w:rsid w:val="68736231"/>
    <w:rsid w:val="6874548F"/>
    <w:rsid w:val="68752A81"/>
    <w:rsid w:val="687C2595"/>
    <w:rsid w:val="688B4586"/>
    <w:rsid w:val="688E25CD"/>
    <w:rsid w:val="688F22C8"/>
    <w:rsid w:val="689618A9"/>
    <w:rsid w:val="68A11FFC"/>
    <w:rsid w:val="68A5389A"/>
    <w:rsid w:val="68A90F2B"/>
    <w:rsid w:val="68AA0BDE"/>
    <w:rsid w:val="68C857DA"/>
    <w:rsid w:val="68E048D2"/>
    <w:rsid w:val="68E1064A"/>
    <w:rsid w:val="68E5638C"/>
    <w:rsid w:val="68EA5751"/>
    <w:rsid w:val="68EF0FB9"/>
    <w:rsid w:val="68F22857"/>
    <w:rsid w:val="68FC5484"/>
    <w:rsid w:val="68FC7232"/>
    <w:rsid w:val="68FE744E"/>
    <w:rsid w:val="690305C1"/>
    <w:rsid w:val="690600B1"/>
    <w:rsid w:val="690A5DF3"/>
    <w:rsid w:val="690B569D"/>
    <w:rsid w:val="69112CDD"/>
    <w:rsid w:val="69126A56"/>
    <w:rsid w:val="69180510"/>
    <w:rsid w:val="691C78D4"/>
    <w:rsid w:val="69217B6C"/>
    <w:rsid w:val="692F585A"/>
    <w:rsid w:val="6933534A"/>
    <w:rsid w:val="693D7F76"/>
    <w:rsid w:val="69407A67"/>
    <w:rsid w:val="6953779A"/>
    <w:rsid w:val="695928D6"/>
    <w:rsid w:val="69595134"/>
    <w:rsid w:val="696B6C9C"/>
    <w:rsid w:val="69717C20"/>
    <w:rsid w:val="69733AAD"/>
    <w:rsid w:val="697F058F"/>
    <w:rsid w:val="6982396F"/>
    <w:rsid w:val="698F62F8"/>
    <w:rsid w:val="69971724"/>
    <w:rsid w:val="699A7177"/>
    <w:rsid w:val="699C0018"/>
    <w:rsid w:val="69A71BEB"/>
    <w:rsid w:val="69AE335C"/>
    <w:rsid w:val="69B144C0"/>
    <w:rsid w:val="69BA15C7"/>
    <w:rsid w:val="69BD10B7"/>
    <w:rsid w:val="69C935B8"/>
    <w:rsid w:val="69D1246D"/>
    <w:rsid w:val="69DA7573"/>
    <w:rsid w:val="69F36887"/>
    <w:rsid w:val="6A11675A"/>
    <w:rsid w:val="6A1F767C"/>
    <w:rsid w:val="6A3053E5"/>
    <w:rsid w:val="6A31115D"/>
    <w:rsid w:val="6A316901"/>
    <w:rsid w:val="6A3D3FA6"/>
    <w:rsid w:val="6A4946F9"/>
    <w:rsid w:val="6A4E7F61"/>
    <w:rsid w:val="6A570BC4"/>
    <w:rsid w:val="6A5A4B58"/>
    <w:rsid w:val="6A615EE7"/>
    <w:rsid w:val="6A687275"/>
    <w:rsid w:val="6A697EAA"/>
    <w:rsid w:val="6A6E5F0E"/>
    <w:rsid w:val="6A701C86"/>
    <w:rsid w:val="6A74294F"/>
    <w:rsid w:val="6A745A1A"/>
    <w:rsid w:val="6A7554EE"/>
    <w:rsid w:val="6A7A0D56"/>
    <w:rsid w:val="6A7E25F5"/>
    <w:rsid w:val="6A841BD5"/>
    <w:rsid w:val="6A843983"/>
    <w:rsid w:val="6A885221"/>
    <w:rsid w:val="6A8D0A8A"/>
    <w:rsid w:val="6A90057A"/>
    <w:rsid w:val="6A941E18"/>
    <w:rsid w:val="6AAB53B4"/>
    <w:rsid w:val="6AB029CA"/>
    <w:rsid w:val="6ABF152D"/>
    <w:rsid w:val="6AC77CBF"/>
    <w:rsid w:val="6ACA3A8C"/>
    <w:rsid w:val="6ACB7804"/>
    <w:rsid w:val="6AD35428"/>
    <w:rsid w:val="6ADE7537"/>
    <w:rsid w:val="6AE508C6"/>
    <w:rsid w:val="6AE61F48"/>
    <w:rsid w:val="6AE663EC"/>
    <w:rsid w:val="6AEA7C8A"/>
    <w:rsid w:val="6AED777A"/>
    <w:rsid w:val="6AF74155"/>
    <w:rsid w:val="6AF91C7B"/>
    <w:rsid w:val="6AFC5C0F"/>
    <w:rsid w:val="6AFE54E3"/>
    <w:rsid w:val="6AFF1B00"/>
    <w:rsid w:val="6B052831"/>
    <w:rsid w:val="6B0C5185"/>
    <w:rsid w:val="6B1116BB"/>
    <w:rsid w:val="6B144D07"/>
    <w:rsid w:val="6B1A4D11"/>
    <w:rsid w:val="6B1C1E0E"/>
    <w:rsid w:val="6B250CC2"/>
    <w:rsid w:val="6B281EF7"/>
    <w:rsid w:val="6B2D401B"/>
    <w:rsid w:val="6B364C7D"/>
    <w:rsid w:val="6B3929BF"/>
    <w:rsid w:val="6B3D32F9"/>
    <w:rsid w:val="6B3E3B32"/>
    <w:rsid w:val="6B447C90"/>
    <w:rsid w:val="6B4A0729"/>
    <w:rsid w:val="6B4B624F"/>
    <w:rsid w:val="6B4E646B"/>
    <w:rsid w:val="6B601CFA"/>
    <w:rsid w:val="6B625A72"/>
    <w:rsid w:val="6B685053"/>
    <w:rsid w:val="6B6C4B43"/>
    <w:rsid w:val="6B717F81"/>
    <w:rsid w:val="6B742FAA"/>
    <w:rsid w:val="6B7439F8"/>
    <w:rsid w:val="6B7632CC"/>
    <w:rsid w:val="6B777044"/>
    <w:rsid w:val="6B811C71"/>
    <w:rsid w:val="6B8148C3"/>
    <w:rsid w:val="6B8E2D0B"/>
    <w:rsid w:val="6B985938"/>
    <w:rsid w:val="6B9B0F84"/>
    <w:rsid w:val="6BA45624"/>
    <w:rsid w:val="6BA75B7B"/>
    <w:rsid w:val="6BAA11C7"/>
    <w:rsid w:val="6BAF2C82"/>
    <w:rsid w:val="6BB95E2A"/>
    <w:rsid w:val="6BBD539F"/>
    <w:rsid w:val="6BC06C3D"/>
    <w:rsid w:val="6BC56001"/>
    <w:rsid w:val="6BD36970"/>
    <w:rsid w:val="6BD91EF0"/>
    <w:rsid w:val="6BE24E05"/>
    <w:rsid w:val="6BE566A3"/>
    <w:rsid w:val="6BEE5558"/>
    <w:rsid w:val="6C037DFF"/>
    <w:rsid w:val="6C08348F"/>
    <w:rsid w:val="6C0905E4"/>
    <w:rsid w:val="6C0E5BFA"/>
    <w:rsid w:val="6C134FBF"/>
    <w:rsid w:val="6C21592D"/>
    <w:rsid w:val="6C2216A6"/>
    <w:rsid w:val="6C2D40B8"/>
    <w:rsid w:val="6C2E3BA6"/>
    <w:rsid w:val="6C30791F"/>
    <w:rsid w:val="6C313697"/>
    <w:rsid w:val="6C353187"/>
    <w:rsid w:val="6C427652"/>
    <w:rsid w:val="6C487092"/>
    <w:rsid w:val="6C515AE7"/>
    <w:rsid w:val="6C5532C3"/>
    <w:rsid w:val="6C5A0E3F"/>
    <w:rsid w:val="6C6121CE"/>
    <w:rsid w:val="6C6677E4"/>
    <w:rsid w:val="6C6972D4"/>
    <w:rsid w:val="6C7041BF"/>
    <w:rsid w:val="6C727F37"/>
    <w:rsid w:val="6C733CAF"/>
    <w:rsid w:val="6C763D3D"/>
    <w:rsid w:val="6C7F08A6"/>
    <w:rsid w:val="6C895281"/>
    <w:rsid w:val="6C8D17DA"/>
    <w:rsid w:val="6C8D4D71"/>
    <w:rsid w:val="6C9003BD"/>
    <w:rsid w:val="6CAA150B"/>
    <w:rsid w:val="6CAB51F7"/>
    <w:rsid w:val="6CAF118B"/>
    <w:rsid w:val="6CBC11B2"/>
    <w:rsid w:val="6CBF5146"/>
    <w:rsid w:val="6CC10EBE"/>
    <w:rsid w:val="6CC14A1B"/>
    <w:rsid w:val="6CC369E5"/>
    <w:rsid w:val="6CC8224D"/>
    <w:rsid w:val="6CCB06CC"/>
    <w:rsid w:val="6CCE0EE6"/>
    <w:rsid w:val="6CD429A0"/>
    <w:rsid w:val="6CD81D64"/>
    <w:rsid w:val="6CF7668E"/>
    <w:rsid w:val="6CFC1EF7"/>
    <w:rsid w:val="6CFE5C6F"/>
    <w:rsid w:val="6D064B23"/>
    <w:rsid w:val="6D0B038C"/>
    <w:rsid w:val="6D12171A"/>
    <w:rsid w:val="6D12370E"/>
    <w:rsid w:val="6D1E1E6D"/>
    <w:rsid w:val="6D1E3C1B"/>
    <w:rsid w:val="6D25144D"/>
    <w:rsid w:val="6D273F35"/>
    <w:rsid w:val="6D341690"/>
    <w:rsid w:val="6D4573FA"/>
    <w:rsid w:val="6D4713C4"/>
    <w:rsid w:val="6D567859"/>
    <w:rsid w:val="6D5B6C1D"/>
    <w:rsid w:val="6D673814"/>
    <w:rsid w:val="6D6C3BC5"/>
    <w:rsid w:val="6D794D01"/>
    <w:rsid w:val="6D7B1A25"/>
    <w:rsid w:val="6D7F09E9"/>
    <w:rsid w:val="6D814F58"/>
    <w:rsid w:val="6D9C0FE4"/>
    <w:rsid w:val="6DA02882"/>
    <w:rsid w:val="6DA55F71"/>
    <w:rsid w:val="6DB13A3A"/>
    <w:rsid w:val="6DB8406F"/>
    <w:rsid w:val="6DC01176"/>
    <w:rsid w:val="6DC20A4A"/>
    <w:rsid w:val="6DC522E8"/>
    <w:rsid w:val="6DC9002B"/>
    <w:rsid w:val="6DD30EA9"/>
    <w:rsid w:val="6DD54C21"/>
    <w:rsid w:val="6DD84013"/>
    <w:rsid w:val="6DE36C13"/>
    <w:rsid w:val="6DEA1D4F"/>
    <w:rsid w:val="6DEA7FA1"/>
    <w:rsid w:val="6DF64B98"/>
    <w:rsid w:val="6E0472B5"/>
    <w:rsid w:val="6E076DA5"/>
    <w:rsid w:val="6E146DCC"/>
    <w:rsid w:val="6E162B44"/>
    <w:rsid w:val="6E1A4A8F"/>
    <w:rsid w:val="6E1D2124"/>
    <w:rsid w:val="6E1F40EF"/>
    <w:rsid w:val="6E2A4841"/>
    <w:rsid w:val="6E2C2368"/>
    <w:rsid w:val="6E3B07FD"/>
    <w:rsid w:val="6E3F02ED"/>
    <w:rsid w:val="6E4167E4"/>
    <w:rsid w:val="6E4B4EE4"/>
    <w:rsid w:val="6E4E0530"/>
    <w:rsid w:val="6E4F6F1F"/>
    <w:rsid w:val="6E6B5867"/>
    <w:rsid w:val="6E6B7334"/>
    <w:rsid w:val="6E6E7912"/>
    <w:rsid w:val="6E71421E"/>
    <w:rsid w:val="6E737F96"/>
    <w:rsid w:val="6E781A51"/>
    <w:rsid w:val="6E9817AB"/>
    <w:rsid w:val="6E9C573F"/>
    <w:rsid w:val="6EA168B2"/>
    <w:rsid w:val="6EA42846"/>
    <w:rsid w:val="6EAB3BD4"/>
    <w:rsid w:val="6EB760D5"/>
    <w:rsid w:val="6EBC36EB"/>
    <w:rsid w:val="6EC00635"/>
    <w:rsid w:val="6EC16F54"/>
    <w:rsid w:val="6ED0612B"/>
    <w:rsid w:val="6ED24CBD"/>
    <w:rsid w:val="6EDA6267"/>
    <w:rsid w:val="6EE844E0"/>
    <w:rsid w:val="6EEB2223"/>
    <w:rsid w:val="6EF235B1"/>
    <w:rsid w:val="6EF54E4F"/>
    <w:rsid w:val="6F011A46"/>
    <w:rsid w:val="6F0B01CF"/>
    <w:rsid w:val="6F0B6421"/>
    <w:rsid w:val="6F0D2199"/>
    <w:rsid w:val="6F124918"/>
    <w:rsid w:val="6F173018"/>
    <w:rsid w:val="6F196D90"/>
    <w:rsid w:val="6F2201E3"/>
    <w:rsid w:val="6F284638"/>
    <w:rsid w:val="6F347F1E"/>
    <w:rsid w:val="6F354E22"/>
    <w:rsid w:val="6F375468"/>
    <w:rsid w:val="6F392F8E"/>
    <w:rsid w:val="6F3C482C"/>
    <w:rsid w:val="6F451933"/>
    <w:rsid w:val="6F4638FD"/>
    <w:rsid w:val="6F5222A2"/>
    <w:rsid w:val="6F525DFE"/>
    <w:rsid w:val="6F5B1156"/>
    <w:rsid w:val="6F6618A9"/>
    <w:rsid w:val="6F6A3147"/>
    <w:rsid w:val="6F7350C4"/>
    <w:rsid w:val="6F8F0E00"/>
    <w:rsid w:val="6F914B78"/>
    <w:rsid w:val="6F9603E0"/>
    <w:rsid w:val="6F9A61E6"/>
    <w:rsid w:val="6F9D22B8"/>
    <w:rsid w:val="6FA7614A"/>
    <w:rsid w:val="6FAF14A2"/>
    <w:rsid w:val="6FB1521A"/>
    <w:rsid w:val="6FC30AAA"/>
    <w:rsid w:val="6FCD36D6"/>
    <w:rsid w:val="6FD53F4C"/>
    <w:rsid w:val="6FDB2297"/>
    <w:rsid w:val="6FDE7692"/>
    <w:rsid w:val="6FE253D4"/>
    <w:rsid w:val="6FE9448A"/>
    <w:rsid w:val="6FEC1DAE"/>
    <w:rsid w:val="6FF2313D"/>
    <w:rsid w:val="6FF57D1C"/>
    <w:rsid w:val="700370F8"/>
    <w:rsid w:val="701D3E0D"/>
    <w:rsid w:val="70205EFC"/>
    <w:rsid w:val="70207CAA"/>
    <w:rsid w:val="703674CE"/>
    <w:rsid w:val="703B2D36"/>
    <w:rsid w:val="704240C4"/>
    <w:rsid w:val="704C6CF1"/>
    <w:rsid w:val="704E0CBB"/>
    <w:rsid w:val="7056219E"/>
    <w:rsid w:val="705F4C76"/>
    <w:rsid w:val="706E310B"/>
    <w:rsid w:val="708244C1"/>
    <w:rsid w:val="70875F7B"/>
    <w:rsid w:val="708A15C7"/>
    <w:rsid w:val="70974410"/>
    <w:rsid w:val="70AB3A18"/>
    <w:rsid w:val="70AC59E2"/>
    <w:rsid w:val="70AD3C34"/>
    <w:rsid w:val="70B0102E"/>
    <w:rsid w:val="70B14DA6"/>
    <w:rsid w:val="70B54896"/>
    <w:rsid w:val="70B623BC"/>
    <w:rsid w:val="70B7060E"/>
    <w:rsid w:val="70B825D8"/>
    <w:rsid w:val="70CE7706"/>
    <w:rsid w:val="70D25448"/>
    <w:rsid w:val="70D34D1C"/>
    <w:rsid w:val="70DC0075"/>
    <w:rsid w:val="70DF5DB7"/>
    <w:rsid w:val="70E453C1"/>
    <w:rsid w:val="70F03B20"/>
    <w:rsid w:val="70FA04FB"/>
    <w:rsid w:val="71031AA6"/>
    <w:rsid w:val="71063344"/>
    <w:rsid w:val="711204FD"/>
    <w:rsid w:val="711555BA"/>
    <w:rsid w:val="711A0B9D"/>
    <w:rsid w:val="711E7DB2"/>
    <w:rsid w:val="713559D7"/>
    <w:rsid w:val="713779A1"/>
    <w:rsid w:val="713E2ADE"/>
    <w:rsid w:val="714A38B9"/>
    <w:rsid w:val="714F6A99"/>
    <w:rsid w:val="71566079"/>
    <w:rsid w:val="71573B9F"/>
    <w:rsid w:val="71614A1E"/>
    <w:rsid w:val="7164006A"/>
    <w:rsid w:val="71681909"/>
    <w:rsid w:val="71685DAD"/>
    <w:rsid w:val="716D5171"/>
    <w:rsid w:val="71724535"/>
    <w:rsid w:val="71793B16"/>
    <w:rsid w:val="717F6C52"/>
    <w:rsid w:val="71807A85"/>
    <w:rsid w:val="718D33E4"/>
    <w:rsid w:val="71924BD7"/>
    <w:rsid w:val="71926986"/>
    <w:rsid w:val="71997D14"/>
    <w:rsid w:val="719E17CE"/>
    <w:rsid w:val="71A1306D"/>
    <w:rsid w:val="71A30B93"/>
    <w:rsid w:val="71AA1F21"/>
    <w:rsid w:val="71AA7855"/>
    <w:rsid w:val="71B7463E"/>
    <w:rsid w:val="71BD32D9"/>
    <w:rsid w:val="71C31235"/>
    <w:rsid w:val="71D10A6E"/>
    <w:rsid w:val="71D23226"/>
    <w:rsid w:val="71F17B50"/>
    <w:rsid w:val="71FB452B"/>
    <w:rsid w:val="72086C48"/>
    <w:rsid w:val="72200435"/>
    <w:rsid w:val="72231CD3"/>
    <w:rsid w:val="723637B5"/>
    <w:rsid w:val="7238752D"/>
    <w:rsid w:val="723D2D95"/>
    <w:rsid w:val="723E2669"/>
    <w:rsid w:val="72444124"/>
    <w:rsid w:val="72477770"/>
    <w:rsid w:val="724C4D86"/>
    <w:rsid w:val="724F0D1A"/>
    <w:rsid w:val="724F1F27"/>
    <w:rsid w:val="724F4877"/>
    <w:rsid w:val="72514A93"/>
    <w:rsid w:val="725400DF"/>
    <w:rsid w:val="72565C05"/>
    <w:rsid w:val="72620A4E"/>
    <w:rsid w:val="726A16B0"/>
    <w:rsid w:val="726F6CC7"/>
    <w:rsid w:val="7275252F"/>
    <w:rsid w:val="727D7636"/>
    <w:rsid w:val="72993770"/>
    <w:rsid w:val="72A42E14"/>
    <w:rsid w:val="72A93F87"/>
    <w:rsid w:val="72AC285D"/>
    <w:rsid w:val="72B56DCF"/>
    <w:rsid w:val="72BC63B0"/>
    <w:rsid w:val="72D01C58"/>
    <w:rsid w:val="72D82ABE"/>
    <w:rsid w:val="72EB0A43"/>
    <w:rsid w:val="72EB27F1"/>
    <w:rsid w:val="72EE408F"/>
    <w:rsid w:val="72F378F8"/>
    <w:rsid w:val="730B2E93"/>
    <w:rsid w:val="730D6C0C"/>
    <w:rsid w:val="731B1ED0"/>
    <w:rsid w:val="73247AB1"/>
    <w:rsid w:val="732D1B36"/>
    <w:rsid w:val="733F2B3D"/>
    <w:rsid w:val="73401F44"/>
    <w:rsid w:val="73415F19"/>
    <w:rsid w:val="73440153"/>
    <w:rsid w:val="7352461E"/>
    <w:rsid w:val="73571C35"/>
    <w:rsid w:val="735A7977"/>
    <w:rsid w:val="735D2FC3"/>
    <w:rsid w:val="735F6232"/>
    <w:rsid w:val="73661E78"/>
    <w:rsid w:val="73691968"/>
    <w:rsid w:val="73703204"/>
    <w:rsid w:val="73797DFD"/>
    <w:rsid w:val="73886292"/>
    <w:rsid w:val="738B7B30"/>
    <w:rsid w:val="739369E5"/>
    <w:rsid w:val="739A5FC5"/>
    <w:rsid w:val="739C3635"/>
    <w:rsid w:val="73A133C3"/>
    <w:rsid w:val="73A17354"/>
    <w:rsid w:val="73BE077C"/>
    <w:rsid w:val="73C3551C"/>
    <w:rsid w:val="73CB1C27"/>
    <w:rsid w:val="73CB43D1"/>
    <w:rsid w:val="73D56FFD"/>
    <w:rsid w:val="73DE2356"/>
    <w:rsid w:val="73DF4C0C"/>
    <w:rsid w:val="73E01C2A"/>
    <w:rsid w:val="73E536E4"/>
    <w:rsid w:val="73EB05CF"/>
    <w:rsid w:val="73ED07EB"/>
    <w:rsid w:val="73F73418"/>
    <w:rsid w:val="73FC0A2E"/>
    <w:rsid w:val="740B2A1F"/>
    <w:rsid w:val="74182CF8"/>
    <w:rsid w:val="74251D33"/>
    <w:rsid w:val="74275AAB"/>
    <w:rsid w:val="74343D24"/>
    <w:rsid w:val="743C0E2B"/>
    <w:rsid w:val="7440091B"/>
    <w:rsid w:val="74422EB3"/>
    <w:rsid w:val="74504991"/>
    <w:rsid w:val="74566390"/>
    <w:rsid w:val="746B719D"/>
    <w:rsid w:val="74852401"/>
    <w:rsid w:val="748922C2"/>
    <w:rsid w:val="748A3694"/>
    <w:rsid w:val="748A7DE8"/>
    <w:rsid w:val="74936C9D"/>
    <w:rsid w:val="74956EB9"/>
    <w:rsid w:val="749A44CF"/>
    <w:rsid w:val="749A63B4"/>
    <w:rsid w:val="74A40EAA"/>
    <w:rsid w:val="74AE1D28"/>
    <w:rsid w:val="74AE3AD6"/>
    <w:rsid w:val="74B35591"/>
    <w:rsid w:val="74B82BA7"/>
    <w:rsid w:val="74C952E7"/>
    <w:rsid w:val="74D6302D"/>
    <w:rsid w:val="74DA2029"/>
    <w:rsid w:val="74DA48CB"/>
    <w:rsid w:val="74DB6895"/>
    <w:rsid w:val="74EB3749"/>
    <w:rsid w:val="74EC45FF"/>
    <w:rsid w:val="74F55BA9"/>
    <w:rsid w:val="74FD680C"/>
    <w:rsid w:val="74FE3782"/>
    <w:rsid w:val="74FF07D6"/>
    <w:rsid w:val="75063912"/>
    <w:rsid w:val="751002ED"/>
    <w:rsid w:val="7515147B"/>
    <w:rsid w:val="75321D77"/>
    <w:rsid w:val="75330480"/>
    <w:rsid w:val="75380739"/>
    <w:rsid w:val="7541494A"/>
    <w:rsid w:val="75501031"/>
    <w:rsid w:val="75581C94"/>
    <w:rsid w:val="756643B1"/>
    <w:rsid w:val="75670210"/>
    <w:rsid w:val="75734D20"/>
    <w:rsid w:val="758331B5"/>
    <w:rsid w:val="75846F2D"/>
    <w:rsid w:val="758B10CC"/>
    <w:rsid w:val="758D7B90"/>
    <w:rsid w:val="75A60C51"/>
    <w:rsid w:val="75A90742"/>
    <w:rsid w:val="75A97FBD"/>
    <w:rsid w:val="75AD1FE0"/>
    <w:rsid w:val="75B90985"/>
    <w:rsid w:val="75C13CDD"/>
    <w:rsid w:val="75C335B1"/>
    <w:rsid w:val="75CC188F"/>
    <w:rsid w:val="75D21089"/>
    <w:rsid w:val="75D7705D"/>
    <w:rsid w:val="75DE03EB"/>
    <w:rsid w:val="75ED4AD2"/>
    <w:rsid w:val="75FE0A8D"/>
    <w:rsid w:val="76004806"/>
    <w:rsid w:val="760342F6"/>
    <w:rsid w:val="76045978"/>
    <w:rsid w:val="760A7432"/>
    <w:rsid w:val="760D6F22"/>
    <w:rsid w:val="76160AF5"/>
    <w:rsid w:val="76164029"/>
    <w:rsid w:val="761A0A77"/>
    <w:rsid w:val="76263B40"/>
    <w:rsid w:val="762A53DF"/>
    <w:rsid w:val="762F0C47"/>
    <w:rsid w:val="763149BF"/>
    <w:rsid w:val="763224E5"/>
    <w:rsid w:val="76373F9F"/>
    <w:rsid w:val="763B583E"/>
    <w:rsid w:val="76426BCC"/>
    <w:rsid w:val="76544B51"/>
    <w:rsid w:val="765661D4"/>
    <w:rsid w:val="765E777E"/>
    <w:rsid w:val="766823AB"/>
    <w:rsid w:val="766C59F7"/>
    <w:rsid w:val="766D79C1"/>
    <w:rsid w:val="767C19B2"/>
    <w:rsid w:val="768371E5"/>
    <w:rsid w:val="76870AB7"/>
    <w:rsid w:val="76875EB9"/>
    <w:rsid w:val="768C7E47"/>
    <w:rsid w:val="769B62DC"/>
    <w:rsid w:val="769D02A6"/>
    <w:rsid w:val="76A258BD"/>
    <w:rsid w:val="76A5715B"/>
    <w:rsid w:val="76A809F9"/>
    <w:rsid w:val="76B63116"/>
    <w:rsid w:val="76C0277E"/>
    <w:rsid w:val="76C9109B"/>
    <w:rsid w:val="76D141FB"/>
    <w:rsid w:val="76D65566"/>
    <w:rsid w:val="76E00193"/>
    <w:rsid w:val="76E9529A"/>
    <w:rsid w:val="76EE465E"/>
    <w:rsid w:val="7702635B"/>
    <w:rsid w:val="770B3462"/>
    <w:rsid w:val="770B4D24"/>
    <w:rsid w:val="770E4D00"/>
    <w:rsid w:val="77163BB5"/>
    <w:rsid w:val="771764D0"/>
    <w:rsid w:val="771816DB"/>
    <w:rsid w:val="77195203"/>
    <w:rsid w:val="772462D2"/>
    <w:rsid w:val="773724A9"/>
    <w:rsid w:val="77514BED"/>
    <w:rsid w:val="775B5A6C"/>
    <w:rsid w:val="7763329E"/>
    <w:rsid w:val="776A1BF4"/>
    <w:rsid w:val="77707769"/>
    <w:rsid w:val="77744684"/>
    <w:rsid w:val="777728A5"/>
    <w:rsid w:val="777F14B4"/>
    <w:rsid w:val="777F175A"/>
    <w:rsid w:val="77844FC2"/>
    <w:rsid w:val="77905715"/>
    <w:rsid w:val="779416A9"/>
    <w:rsid w:val="77955421"/>
    <w:rsid w:val="77A64F39"/>
    <w:rsid w:val="77AE203F"/>
    <w:rsid w:val="77B91110"/>
    <w:rsid w:val="77BF249E"/>
    <w:rsid w:val="77C33D3D"/>
    <w:rsid w:val="77D870BC"/>
    <w:rsid w:val="77DA4BE2"/>
    <w:rsid w:val="77DF669D"/>
    <w:rsid w:val="77E048EF"/>
    <w:rsid w:val="77E168AE"/>
    <w:rsid w:val="77E454D6"/>
    <w:rsid w:val="77E64B1E"/>
    <w:rsid w:val="77E837A3"/>
    <w:rsid w:val="77F2017E"/>
    <w:rsid w:val="77F62EB3"/>
    <w:rsid w:val="780305DD"/>
    <w:rsid w:val="78034139"/>
    <w:rsid w:val="78063C29"/>
    <w:rsid w:val="780F46E8"/>
    <w:rsid w:val="78126A72"/>
    <w:rsid w:val="78197E01"/>
    <w:rsid w:val="781C51FB"/>
    <w:rsid w:val="781F6A99"/>
    <w:rsid w:val="78236589"/>
    <w:rsid w:val="783A38D3"/>
    <w:rsid w:val="78436C2C"/>
    <w:rsid w:val="78450BF6"/>
    <w:rsid w:val="78484242"/>
    <w:rsid w:val="784907D0"/>
    <w:rsid w:val="785B5D23"/>
    <w:rsid w:val="78632E2A"/>
    <w:rsid w:val="78977B88"/>
    <w:rsid w:val="7899684C"/>
    <w:rsid w:val="78A23952"/>
    <w:rsid w:val="78A84CE1"/>
    <w:rsid w:val="78AF42C1"/>
    <w:rsid w:val="78B10039"/>
    <w:rsid w:val="78B11DE7"/>
    <w:rsid w:val="78B35B5F"/>
    <w:rsid w:val="78B43685"/>
    <w:rsid w:val="78B6225B"/>
    <w:rsid w:val="78BB0EB8"/>
    <w:rsid w:val="78BD078C"/>
    <w:rsid w:val="78CA2EA9"/>
    <w:rsid w:val="78CD7418"/>
    <w:rsid w:val="78D6184E"/>
    <w:rsid w:val="78D930EC"/>
    <w:rsid w:val="78DB3308"/>
    <w:rsid w:val="78E57CE3"/>
    <w:rsid w:val="78EE4DE9"/>
    <w:rsid w:val="78EF0B61"/>
    <w:rsid w:val="78F30652"/>
    <w:rsid w:val="79020895"/>
    <w:rsid w:val="791A5BDE"/>
    <w:rsid w:val="792425B9"/>
    <w:rsid w:val="79254583"/>
    <w:rsid w:val="792F0F5E"/>
    <w:rsid w:val="79382508"/>
    <w:rsid w:val="794E5E3F"/>
    <w:rsid w:val="7956122F"/>
    <w:rsid w:val="796055BB"/>
    <w:rsid w:val="796450AB"/>
    <w:rsid w:val="797177C8"/>
    <w:rsid w:val="79780B57"/>
    <w:rsid w:val="79786DA9"/>
    <w:rsid w:val="79817A0B"/>
    <w:rsid w:val="798B6FFB"/>
    <w:rsid w:val="79906015"/>
    <w:rsid w:val="79944AC8"/>
    <w:rsid w:val="799534B7"/>
    <w:rsid w:val="79955265"/>
    <w:rsid w:val="79A13C0A"/>
    <w:rsid w:val="79A14261"/>
    <w:rsid w:val="79A27982"/>
    <w:rsid w:val="79A30E7C"/>
    <w:rsid w:val="79A8143C"/>
    <w:rsid w:val="79A951B4"/>
    <w:rsid w:val="79AB2CDA"/>
    <w:rsid w:val="79B31BC0"/>
    <w:rsid w:val="79B778D1"/>
    <w:rsid w:val="79BD2A0E"/>
    <w:rsid w:val="79C15B4E"/>
    <w:rsid w:val="79C26D01"/>
    <w:rsid w:val="79CD2C51"/>
    <w:rsid w:val="79CE0777"/>
    <w:rsid w:val="79D73ACF"/>
    <w:rsid w:val="79D833A4"/>
    <w:rsid w:val="79D91008"/>
    <w:rsid w:val="79DA711C"/>
    <w:rsid w:val="79DE0183"/>
    <w:rsid w:val="79DF2801"/>
    <w:rsid w:val="79F301DD"/>
    <w:rsid w:val="79FC52E4"/>
    <w:rsid w:val="79FF3026"/>
    <w:rsid w:val="7A020420"/>
    <w:rsid w:val="7A13262E"/>
    <w:rsid w:val="7A140880"/>
    <w:rsid w:val="7A1545F8"/>
    <w:rsid w:val="7A1721BB"/>
    <w:rsid w:val="7A187C44"/>
    <w:rsid w:val="7A193EBB"/>
    <w:rsid w:val="7A2F56B9"/>
    <w:rsid w:val="7A4642E6"/>
    <w:rsid w:val="7A4647B1"/>
    <w:rsid w:val="7A49604F"/>
    <w:rsid w:val="7A574C10"/>
    <w:rsid w:val="7A637111"/>
    <w:rsid w:val="7A6C7B51"/>
    <w:rsid w:val="7A721A4A"/>
    <w:rsid w:val="7A7B08FF"/>
    <w:rsid w:val="7A7D010F"/>
    <w:rsid w:val="7A8552D9"/>
    <w:rsid w:val="7AAF05A8"/>
    <w:rsid w:val="7AB438F3"/>
    <w:rsid w:val="7ABE5D7A"/>
    <w:rsid w:val="7ACC0CD4"/>
    <w:rsid w:val="7ACF0C4A"/>
    <w:rsid w:val="7AD16771"/>
    <w:rsid w:val="7AD324E9"/>
    <w:rsid w:val="7AE91D0C"/>
    <w:rsid w:val="7AEA7832"/>
    <w:rsid w:val="7AF64429"/>
    <w:rsid w:val="7AFB37ED"/>
    <w:rsid w:val="7B0B2B4D"/>
    <w:rsid w:val="7B0C1557"/>
    <w:rsid w:val="7B0C77A9"/>
    <w:rsid w:val="7B0F1047"/>
    <w:rsid w:val="7B136D89"/>
    <w:rsid w:val="7B1448AF"/>
    <w:rsid w:val="7B166879"/>
    <w:rsid w:val="7B175355"/>
    <w:rsid w:val="7B256ABC"/>
    <w:rsid w:val="7B362A78"/>
    <w:rsid w:val="7B4119B6"/>
    <w:rsid w:val="7B454A69"/>
    <w:rsid w:val="7B474C85"/>
    <w:rsid w:val="7B4927AB"/>
    <w:rsid w:val="7B566C76"/>
    <w:rsid w:val="7B590514"/>
    <w:rsid w:val="7B5D1DB2"/>
    <w:rsid w:val="7B5D6256"/>
    <w:rsid w:val="7B656EB9"/>
    <w:rsid w:val="7B75534E"/>
    <w:rsid w:val="7B7B492E"/>
    <w:rsid w:val="7B870975"/>
    <w:rsid w:val="7B8E6410"/>
    <w:rsid w:val="7B902188"/>
    <w:rsid w:val="7B937ECA"/>
    <w:rsid w:val="7B9D2AF7"/>
    <w:rsid w:val="7BA06143"/>
    <w:rsid w:val="7BA45C33"/>
    <w:rsid w:val="7BAC2D3A"/>
    <w:rsid w:val="7BB00E61"/>
    <w:rsid w:val="7BB35E76"/>
    <w:rsid w:val="7BB75966"/>
    <w:rsid w:val="7BB816DF"/>
    <w:rsid w:val="7BBC2F7D"/>
    <w:rsid w:val="7BBD0AA3"/>
    <w:rsid w:val="7BBD4F47"/>
    <w:rsid w:val="7BC77B74"/>
    <w:rsid w:val="7BCD518A"/>
    <w:rsid w:val="7BD1454E"/>
    <w:rsid w:val="7BD209F2"/>
    <w:rsid w:val="7BDA78A7"/>
    <w:rsid w:val="7BE10C35"/>
    <w:rsid w:val="7BE40725"/>
    <w:rsid w:val="7BE6624C"/>
    <w:rsid w:val="7BF00E78"/>
    <w:rsid w:val="7BFE17E7"/>
    <w:rsid w:val="7C016BE2"/>
    <w:rsid w:val="7C0466D2"/>
    <w:rsid w:val="7C09018C"/>
    <w:rsid w:val="7C093CE8"/>
    <w:rsid w:val="7C127041"/>
    <w:rsid w:val="7C136915"/>
    <w:rsid w:val="7C1508DF"/>
    <w:rsid w:val="7C1A4147"/>
    <w:rsid w:val="7C1D7794"/>
    <w:rsid w:val="7C22218E"/>
    <w:rsid w:val="7C305719"/>
    <w:rsid w:val="7C3C2310"/>
    <w:rsid w:val="7C413482"/>
    <w:rsid w:val="7C43544C"/>
    <w:rsid w:val="7C480CB4"/>
    <w:rsid w:val="7C490589"/>
    <w:rsid w:val="7C611D76"/>
    <w:rsid w:val="7C664547"/>
    <w:rsid w:val="7C705B15"/>
    <w:rsid w:val="7C8141C6"/>
    <w:rsid w:val="7C836D72"/>
    <w:rsid w:val="7C8810B1"/>
    <w:rsid w:val="7C8B0BA1"/>
    <w:rsid w:val="7C975798"/>
    <w:rsid w:val="7CA0464C"/>
    <w:rsid w:val="7CA37C99"/>
    <w:rsid w:val="7CA81753"/>
    <w:rsid w:val="7CAA1027"/>
    <w:rsid w:val="7CB41EA6"/>
    <w:rsid w:val="7CB7529B"/>
    <w:rsid w:val="7CB92ECF"/>
    <w:rsid w:val="7CC0084B"/>
    <w:rsid w:val="7CC61BD9"/>
    <w:rsid w:val="7CCD4D16"/>
    <w:rsid w:val="7CD73DE6"/>
    <w:rsid w:val="7CDB5685"/>
    <w:rsid w:val="7CDE5175"/>
    <w:rsid w:val="7CDF7C7E"/>
    <w:rsid w:val="7CE56503"/>
    <w:rsid w:val="7CE7227B"/>
    <w:rsid w:val="7CF77FE5"/>
    <w:rsid w:val="7CF95B0B"/>
    <w:rsid w:val="7CFA4535"/>
    <w:rsid w:val="7D063CDB"/>
    <w:rsid w:val="7D146DE8"/>
    <w:rsid w:val="7D1D3EEF"/>
    <w:rsid w:val="7D1E37C3"/>
    <w:rsid w:val="7D2012E9"/>
    <w:rsid w:val="7D23702C"/>
    <w:rsid w:val="7D276B1C"/>
    <w:rsid w:val="7D2C6F0C"/>
    <w:rsid w:val="7D2D6B0F"/>
    <w:rsid w:val="7D2F717C"/>
    <w:rsid w:val="7D3354C1"/>
    <w:rsid w:val="7D3B25C7"/>
    <w:rsid w:val="7D407BDD"/>
    <w:rsid w:val="7D4C0330"/>
    <w:rsid w:val="7D515947"/>
    <w:rsid w:val="7D586CD5"/>
    <w:rsid w:val="7D605B8A"/>
    <w:rsid w:val="7D644FF4"/>
    <w:rsid w:val="7D6507AA"/>
    <w:rsid w:val="7D7E6734"/>
    <w:rsid w:val="7D910439"/>
    <w:rsid w:val="7D913F95"/>
    <w:rsid w:val="7D9B4E14"/>
    <w:rsid w:val="7D9F2B56"/>
    <w:rsid w:val="7DA4016C"/>
    <w:rsid w:val="7DAE4B47"/>
    <w:rsid w:val="7DB1450A"/>
    <w:rsid w:val="7DBA7990"/>
    <w:rsid w:val="7DBB1012"/>
    <w:rsid w:val="7DC10D1E"/>
    <w:rsid w:val="7DCE6408"/>
    <w:rsid w:val="7DCF4ABD"/>
    <w:rsid w:val="7DE35D0B"/>
    <w:rsid w:val="7DEA49AD"/>
    <w:rsid w:val="7DEB7B49"/>
    <w:rsid w:val="7DFD162B"/>
    <w:rsid w:val="7E024E93"/>
    <w:rsid w:val="7E0D5D12"/>
    <w:rsid w:val="7E105802"/>
    <w:rsid w:val="7E132BFC"/>
    <w:rsid w:val="7E17093E"/>
    <w:rsid w:val="7E2117BD"/>
    <w:rsid w:val="7E374B3D"/>
    <w:rsid w:val="7E4159BB"/>
    <w:rsid w:val="7E525E1A"/>
    <w:rsid w:val="7E5A4CCF"/>
    <w:rsid w:val="7E5C0A47"/>
    <w:rsid w:val="7E5F2B8D"/>
    <w:rsid w:val="7E5F4018"/>
    <w:rsid w:val="7E7044F2"/>
    <w:rsid w:val="7E7A711F"/>
    <w:rsid w:val="7E8458A8"/>
    <w:rsid w:val="7E861620"/>
    <w:rsid w:val="7E8D29AE"/>
    <w:rsid w:val="7E9006F1"/>
    <w:rsid w:val="7E9D49AC"/>
    <w:rsid w:val="7E9F26E2"/>
    <w:rsid w:val="7EA67F14"/>
    <w:rsid w:val="7EAB552B"/>
    <w:rsid w:val="7EB20667"/>
    <w:rsid w:val="7EB443DF"/>
    <w:rsid w:val="7EC565EC"/>
    <w:rsid w:val="7ED625A7"/>
    <w:rsid w:val="7EDB5E10"/>
    <w:rsid w:val="7EDB7BBE"/>
    <w:rsid w:val="7EDC56E4"/>
    <w:rsid w:val="7EE03426"/>
    <w:rsid w:val="7EE66563"/>
    <w:rsid w:val="7EE8052D"/>
    <w:rsid w:val="7EF46ED2"/>
    <w:rsid w:val="7EF944E8"/>
    <w:rsid w:val="7EFE38AC"/>
    <w:rsid w:val="7F0C421B"/>
    <w:rsid w:val="7F0C5FC9"/>
    <w:rsid w:val="7F1518C7"/>
    <w:rsid w:val="7F1F5F03"/>
    <w:rsid w:val="7F211D75"/>
    <w:rsid w:val="7F2166F1"/>
    <w:rsid w:val="7F264BB1"/>
    <w:rsid w:val="7F340FE7"/>
    <w:rsid w:val="7F482CAC"/>
    <w:rsid w:val="7F4A4D43"/>
    <w:rsid w:val="7F4C4618"/>
    <w:rsid w:val="7F4D213E"/>
    <w:rsid w:val="7F4E65E2"/>
    <w:rsid w:val="7F4F235A"/>
    <w:rsid w:val="7F637BB3"/>
    <w:rsid w:val="7F645E05"/>
    <w:rsid w:val="7F66411F"/>
    <w:rsid w:val="7F6C6A68"/>
    <w:rsid w:val="7F6D458E"/>
    <w:rsid w:val="7F6F2E34"/>
    <w:rsid w:val="7F7037A1"/>
    <w:rsid w:val="7F723710"/>
    <w:rsid w:val="7F8244DD"/>
    <w:rsid w:val="7F8A3392"/>
    <w:rsid w:val="7F8C0EB8"/>
    <w:rsid w:val="7F923FF5"/>
    <w:rsid w:val="7F9935D5"/>
    <w:rsid w:val="7F995383"/>
    <w:rsid w:val="7FA36202"/>
    <w:rsid w:val="7FB1091F"/>
    <w:rsid w:val="7FB7066B"/>
    <w:rsid w:val="7FBF303C"/>
    <w:rsid w:val="7FCB7E07"/>
    <w:rsid w:val="7FD14B1D"/>
    <w:rsid w:val="7FE17456"/>
    <w:rsid w:val="7FFA0518"/>
    <w:rsid w:val="7FFA22C6"/>
    <w:rsid w:val="7FFD3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3FD6E89"/>
  <w15:docId w15:val="{15C22A50-3E9F-411E-9755-0674E60E9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qFormat="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next w:val="afff6"/>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afff6">
    <w:name w:val="Message Header"/>
    <w:basedOn w:val="afff5"/>
    <w:next w:val="afffa"/>
    <w:uiPriority w:val="99"/>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cs="Cambria"/>
      <w:sz w:val="24"/>
    </w:rPr>
  </w:style>
  <w:style w:type="paragraph" w:styleId="afffa">
    <w:name w:val="Body Text"/>
    <w:basedOn w:val="afff5"/>
    <w:link w:val="afffb"/>
    <w:qFormat/>
    <w:pPr>
      <w:spacing w:after="120"/>
    </w:pPr>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c">
    <w:name w:val="Normal Indent"/>
    <w:basedOn w:val="afff5"/>
    <w:qFormat/>
    <w:pPr>
      <w:ind w:firstLine="420"/>
    </w:pPr>
  </w:style>
  <w:style w:type="paragraph" w:styleId="afffd">
    <w:name w:val="annotation text"/>
    <w:basedOn w:val="afff5"/>
    <w:link w:val="afffe"/>
    <w:uiPriority w:val="99"/>
    <w:semiHidden/>
    <w:unhideWhenUsed/>
    <w:qFormat/>
    <w:pPr>
      <w:jc w:val="left"/>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f">
    <w:name w:val="Balloon Text"/>
    <w:basedOn w:val="afff5"/>
    <w:link w:val="affff0"/>
    <w:uiPriority w:val="99"/>
    <w:semiHidden/>
    <w:unhideWhenUsed/>
    <w:qFormat/>
    <w:rPr>
      <w:sz w:val="18"/>
      <w:szCs w:val="18"/>
    </w:rPr>
  </w:style>
  <w:style w:type="paragraph" w:styleId="affff1">
    <w:name w:val="footer"/>
    <w:basedOn w:val="afff5"/>
    <w:link w:val="affff2"/>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5"/>
    <w:link w:val="affff4"/>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5">
    <w:name w:val="footnote text"/>
    <w:basedOn w:val="afff5"/>
    <w:next w:val="afff5"/>
    <w:link w:val="affff6"/>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7">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d"/>
    <w:next w:val="afffd"/>
    <w:link w:val="affffb"/>
    <w:uiPriority w:val="99"/>
    <w:semiHidden/>
    <w:unhideWhenUsed/>
    <w:qFormat/>
    <w:rPr>
      <w:b/>
      <w:bCs/>
    </w:rPr>
  </w:style>
  <w:style w:type="table" w:styleId="affffc">
    <w:name w:val="Table Grid"/>
    <w:basedOn w:val="afff8"/>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7"/>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4">
    <w:name w:val="页眉 字符"/>
    <w:link w:val="affff3"/>
    <w:uiPriority w:val="99"/>
    <w:qFormat/>
    <w:rPr>
      <w:kern w:val="2"/>
      <w:sz w:val="18"/>
      <w:szCs w:val="18"/>
    </w:rPr>
  </w:style>
  <w:style w:type="character" w:customStyle="1" w:styleId="affff2">
    <w:name w:val="页脚 字符"/>
    <w:link w:val="affff1"/>
    <w:uiPriority w:val="99"/>
    <w:qFormat/>
    <w:rPr>
      <w:rFonts w:ascii="宋体"/>
      <w:kern w:val="2"/>
      <w:sz w:val="18"/>
      <w:szCs w:val="18"/>
    </w:rPr>
  </w:style>
  <w:style w:type="character" w:customStyle="1" w:styleId="affff0">
    <w:name w:val="批注框文本 字符"/>
    <w:link w:val="affff"/>
    <w:uiPriority w:val="99"/>
    <w:semiHidden/>
    <w:qFormat/>
    <w:rPr>
      <w:kern w:val="2"/>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6">
    <w:name w:val="脚注文本 字符"/>
    <w:link w:val="affff5"/>
    <w:semiHidden/>
    <w:qFormat/>
    <w:rPr>
      <w:rFonts w:ascii="宋体"/>
      <w:kern w:val="2"/>
      <w:sz w:val="18"/>
      <w:szCs w:val="18"/>
    </w:rPr>
  </w:style>
  <w:style w:type="paragraph" w:customStyle="1" w:styleId="afffffff2">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before="50" w:afterLines="50" w:after="5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pPr>
      <w:ind w:firstLine="420"/>
    </w:pPr>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7"/>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7"/>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round"/>
      <w:spacing w:before="57"/>
    </w:pPr>
    <w:rPr>
      <w:sz w:val="21"/>
    </w:rPr>
  </w:style>
  <w:style w:type="paragraph" w:customStyle="1" w:styleId="affffffffffa">
    <w:name w:val="标准文件_文件名称"/>
    <w:basedOn w:val="afffffb"/>
    <w:next w:val="afffffb"/>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7"/>
    <w:qFormat/>
    <w:rPr>
      <w:rFonts w:ascii="黑体" w:eastAsia="黑体"/>
      <w:spacing w:val="85"/>
      <w:w w:val="100"/>
      <w:position w:val="3"/>
      <w:sz w:val="28"/>
      <w:szCs w:val="28"/>
    </w:rPr>
  </w:style>
  <w:style w:type="paragraph" w:customStyle="1" w:styleId="affffffffffff0">
    <w:name w:val="段"/>
    <w:link w:val="Char0"/>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link w:val="affffffffffff0"/>
    <w:qFormat/>
    <w:rPr>
      <w:rFonts w:ascii="宋体" w:hAnsi="Times New Roman"/>
      <w:sz w:val="21"/>
    </w:rPr>
  </w:style>
  <w:style w:type="paragraph" w:customStyle="1" w:styleId="12">
    <w:name w:val="修订1"/>
    <w:hidden/>
    <w:uiPriority w:val="99"/>
    <w:semiHidden/>
    <w:qFormat/>
    <w:rPr>
      <w:rFonts w:ascii="Calibri" w:hAnsi="Calibri"/>
      <w:kern w:val="2"/>
      <w:sz w:val="21"/>
      <w:szCs w:val="21"/>
    </w:rPr>
  </w:style>
  <w:style w:type="paragraph" w:customStyle="1" w:styleId="13">
    <w:name w:val="列出段落1"/>
    <w:basedOn w:val="afff5"/>
    <w:uiPriority w:val="34"/>
    <w:qFormat/>
    <w:pPr>
      <w:adjustRightInd/>
      <w:spacing w:line="240" w:lineRule="auto"/>
      <w:ind w:firstLineChars="200" w:firstLine="420"/>
    </w:pPr>
    <w:rPr>
      <w:rFonts w:cs="黑体"/>
      <w:szCs w:val="22"/>
    </w:rPr>
  </w:style>
  <w:style w:type="character" w:customStyle="1" w:styleId="afffe">
    <w:name w:val="批注文字 字符"/>
    <w:basedOn w:val="afff7"/>
    <w:link w:val="afffd"/>
    <w:uiPriority w:val="99"/>
    <w:semiHidden/>
    <w:qFormat/>
    <w:rPr>
      <w:kern w:val="2"/>
      <w:sz w:val="21"/>
      <w:szCs w:val="21"/>
    </w:rPr>
  </w:style>
  <w:style w:type="character" w:customStyle="1" w:styleId="affffb">
    <w:name w:val="批注主题 字符"/>
    <w:basedOn w:val="afffe"/>
    <w:link w:val="affffa"/>
    <w:uiPriority w:val="99"/>
    <w:semiHidden/>
    <w:qFormat/>
    <w:rPr>
      <w:b/>
      <w:bCs/>
      <w:kern w:val="2"/>
      <w:sz w:val="21"/>
      <w:szCs w:val="21"/>
    </w:rPr>
  </w:style>
  <w:style w:type="paragraph" w:customStyle="1" w:styleId="24">
    <w:name w:val="修订2"/>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C18ED6C291944CC913C7E0844A98FDE"/>
        <w:category>
          <w:name w:val="常规"/>
          <w:gallery w:val="placeholder"/>
        </w:category>
        <w:types>
          <w:type w:val="bbPlcHdr"/>
        </w:types>
        <w:behaviors>
          <w:behavior w:val="content"/>
        </w:behaviors>
        <w:guid w:val="{268B58FA-F9BF-4905-9D55-4BAAC13EF15D}"/>
      </w:docPartPr>
      <w:docPartBody>
        <w:p w:rsidR="00E31BA3" w:rsidRDefault="00000000">
          <w:pPr>
            <w:pStyle w:val="3C18ED6C291944CC913C7E0844A98FDE"/>
            <w:rPr>
              <w:rFonts w:hint="eastAsia"/>
            </w:rPr>
          </w:pPr>
          <w:r>
            <w:rPr>
              <w:rStyle w:val="a3"/>
              <w:rFonts w:hint="eastAsia"/>
            </w:rPr>
            <w:t>单击或点击此处输入文字。</w:t>
          </w:r>
        </w:p>
      </w:docPartBody>
    </w:docPart>
    <w:docPart>
      <w:docPartPr>
        <w:name w:val="47FC1CD104574501BC8C104FA886B913"/>
        <w:category>
          <w:name w:val="常规"/>
          <w:gallery w:val="placeholder"/>
        </w:category>
        <w:types>
          <w:type w:val="bbPlcHdr"/>
        </w:types>
        <w:behaviors>
          <w:behavior w:val="content"/>
        </w:behaviors>
        <w:guid w:val="{17ED5CB7-F6F3-4F7C-B166-1CCC9DFD4F2F}"/>
      </w:docPartPr>
      <w:docPartBody>
        <w:p w:rsidR="00E31BA3" w:rsidRDefault="00000000">
          <w:pPr>
            <w:pStyle w:val="47FC1CD104574501BC8C104FA886B913"/>
            <w:rPr>
              <w:rFonts w:hint="eastAsia"/>
            </w:rPr>
          </w:pPr>
          <w:r>
            <w:rPr>
              <w:rStyle w:val="a3"/>
              <w:rFonts w:hint="eastAsia"/>
            </w:rPr>
            <w:t>选择一项。</w:t>
          </w:r>
        </w:p>
      </w:docPartBody>
    </w:docPart>
    <w:docPart>
      <w:docPartPr>
        <w:name w:val="1AF2906B04404104A120E723EF67B80D"/>
        <w:category>
          <w:name w:val="常规"/>
          <w:gallery w:val="placeholder"/>
        </w:category>
        <w:types>
          <w:type w:val="bbPlcHdr"/>
        </w:types>
        <w:behaviors>
          <w:behavior w:val="content"/>
        </w:behaviors>
        <w:guid w:val="{70A7489C-C98E-467A-9D3B-3A4AA505AD51}"/>
      </w:docPartPr>
      <w:docPartBody>
        <w:p w:rsidR="00E31BA3" w:rsidRDefault="00000000">
          <w:pPr>
            <w:pStyle w:val="1AF2906B04404104A120E723EF67B80D"/>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5F2"/>
    <w:rsid w:val="00085D32"/>
    <w:rsid w:val="000C031C"/>
    <w:rsid w:val="002112C0"/>
    <w:rsid w:val="00332E65"/>
    <w:rsid w:val="00374C13"/>
    <w:rsid w:val="00395112"/>
    <w:rsid w:val="003A05F2"/>
    <w:rsid w:val="003D0A43"/>
    <w:rsid w:val="004B32AC"/>
    <w:rsid w:val="004B408C"/>
    <w:rsid w:val="005D5230"/>
    <w:rsid w:val="007B7416"/>
    <w:rsid w:val="007C722B"/>
    <w:rsid w:val="00810151"/>
    <w:rsid w:val="00880E1C"/>
    <w:rsid w:val="00955866"/>
    <w:rsid w:val="009A3F7A"/>
    <w:rsid w:val="00A003D2"/>
    <w:rsid w:val="00A72262"/>
    <w:rsid w:val="00AA1B14"/>
    <w:rsid w:val="00AD1B70"/>
    <w:rsid w:val="00B8759B"/>
    <w:rsid w:val="00C5512A"/>
    <w:rsid w:val="00E31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C18ED6C291944CC913C7E0844A98FDE">
    <w:name w:val="3C18ED6C291944CC913C7E0844A98FDE"/>
    <w:qFormat/>
    <w:pPr>
      <w:widowControl w:val="0"/>
      <w:jc w:val="both"/>
    </w:pPr>
    <w:rPr>
      <w:kern w:val="2"/>
      <w:sz w:val="21"/>
      <w:szCs w:val="22"/>
      <w14:ligatures w14:val="standardContextual"/>
    </w:rPr>
  </w:style>
  <w:style w:type="paragraph" w:customStyle="1" w:styleId="47FC1CD104574501BC8C104FA886B913">
    <w:name w:val="47FC1CD104574501BC8C104FA886B913"/>
    <w:qFormat/>
    <w:pPr>
      <w:widowControl w:val="0"/>
      <w:jc w:val="both"/>
    </w:pPr>
    <w:rPr>
      <w:kern w:val="2"/>
      <w:sz w:val="21"/>
      <w:szCs w:val="22"/>
      <w14:ligatures w14:val="standardContextual"/>
    </w:rPr>
  </w:style>
  <w:style w:type="paragraph" w:customStyle="1" w:styleId="1AF2906B04404104A120E723EF67B80D">
    <w:name w:val="1AF2906B04404104A120E723EF67B80D"/>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2</TotalTime>
  <Pages>11</Pages>
  <Words>910</Words>
  <Characters>5193</Characters>
  <Application>Microsoft Office Word</Application>
  <DocSecurity>0</DocSecurity>
  <Lines>43</Lines>
  <Paragraphs>12</Paragraphs>
  <ScaleCrop>false</ScaleCrop>
  <Company>PCMI</Company>
  <LinksUpToDate>false</LinksUpToDate>
  <CharactersWithSpaces>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dc:creator>
  <dc:description>&lt;config cover="true" show_menu="true" version="1.0.0" doctype="SDKXY"&gt;_x000d_
&lt;/config&gt;</dc:description>
  <cp:lastModifiedBy>admin</cp:lastModifiedBy>
  <cp:revision>32</cp:revision>
  <cp:lastPrinted>2024-10-15T06:52:00Z</cp:lastPrinted>
  <dcterms:created xsi:type="dcterms:W3CDTF">2024-09-03T08:46:00Z</dcterms:created>
  <dcterms:modified xsi:type="dcterms:W3CDTF">2024-10-18T11:25:00Z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2052-12.1.0.18276</vt:lpwstr>
  </property>
  <property fmtid="{D5CDD505-2E9C-101B-9397-08002B2CF9AE}" pid="16" name="ICV">
    <vt:lpwstr>C2B5617C76CD495EB6F7CDA8A9043ACC_12</vt:lpwstr>
  </property>
</Properties>
</file>